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55B5604F" w:rsidR="00327C36" w:rsidRPr="00913BDD" w:rsidRDefault="00327C36" w:rsidP="00327C36">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E7B80" w:rsidRPr="00CE7B80">
        <w:rPr>
          <w:rFonts w:ascii="Arial" w:hAnsi="Arial" w:cs="Arial"/>
          <w:b/>
          <w:noProof/>
          <w:sz w:val="24"/>
          <w:lang w:val="en-US"/>
        </w:rPr>
        <w:t>R4-2300233</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1C1F8534"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A4E18">
        <w:rPr>
          <w:rFonts w:ascii="Arial" w:hAnsi="Arial" w:cs="Arial"/>
          <w:b/>
          <w:sz w:val="22"/>
          <w:szCs w:val="22"/>
          <w:lang w:val="en-US"/>
        </w:rPr>
        <w:t>2</w:t>
      </w:r>
      <w:r w:rsidR="00866B62">
        <w:rPr>
          <w:rFonts w:ascii="Arial" w:hAnsi="Arial" w:cs="Arial"/>
          <w:b/>
          <w:sz w:val="22"/>
          <w:szCs w:val="22"/>
          <w:lang w:val="en-US"/>
        </w:rPr>
        <w:t>4.2.2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F5752A9"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66B62" w:rsidRPr="00866B62">
        <w:rPr>
          <w:rFonts w:ascii="Arial" w:hAnsi="Arial" w:cs="Arial"/>
          <w:b/>
          <w:sz w:val="22"/>
          <w:szCs w:val="22"/>
          <w:lang w:val="en-CN"/>
        </w:rPr>
        <w:t>On R18 MUSIM - collisions between gaps and priority rules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1492650" w14:textId="7933B564" w:rsidR="002A089A" w:rsidRPr="002A089A" w:rsidRDefault="00B2294B" w:rsidP="006864CA">
      <w:pPr>
        <w:rPr>
          <w:lang w:val="en-US"/>
        </w:rPr>
      </w:pPr>
      <w:r w:rsidRPr="00B2294B">
        <w:t>Collisions between gaps and priority rules</w:t>
      </w:r>
      <w:r>
        <w:t xml:space="preserve"> in R18 MUSIM was widely discussed </w:t>
      </w:r>
      <w:r w:rsidR="00E5327B">
        <w:t>in the last RAN4 meeting with latest agreements captured in [1]</w:t>
      </w:r>
      <w:r w:rsidR="009B4E78">
        <w:t xml:space="preserve">. </w:t>
      </w:r>
      <w:r w:rsidR="00151982">
        <w:t xml:space="preserve">According to [1], there are still quite many open issues. </w:t>
      </w:r>
      <w:r w:rsidR="00EE1BCF">
        <w:rPr>
          <w:lang w:val="en-US"/>
        </w:rPr>
        <w:t xml:space="preserve">In this contribution, we </w:t>
      </w:r>
      <w:r w:rsidR="00151982">
        <w:rPr>
          <w:lang w:val="en-US"/>
        </w:rPr>
        <w:t>continue discussion</w:t>
      </w:r>
      <w:r w:rsidR="00EE1BCF">
        <w:rPr>
          <w:lang w:val="en-US"/>
        </w:rPr>
        <w:t xml:space="preserve"> on the </w:t>
      </w:r>
      <w:r w:rsidR="00151982">
        <w:rPr>
          <w:lang w:val="en-US"/>
        </w:rPr>
        <w:t>open issues</w:t>
      </w:r>
      <w:r w:rsidR="00EE1BCF">
        <w:rPr>
          <w:lang w:val="en-US"/>
        </w:rPr>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EDC39F9" w14:textId="4A62071A" w:rsidR="00E85D30" w:rsidRDefault="00DA2144" w:rsidP="004036A3">
      <w:pPr>
        <w:rPr>
          <w:lang w:eastAsia="x-none"/>
        </w:rPr>
      </w:pPr>
      <w:r>
        <w:rPr>
          <w:lang w:eastAsia="x-none"/>
        </w:rPr>
        <w:t>The first issue is about</w:t>
      </w:r>
      <w:r w:rsidR="00342B4F">
        <w:rPr>
          <w:lang w:eastAsia="x-none"/>
        </w:rPr>
        <w:t xml:space="preserve"> priority for MUSIM gaps</w:t>
      </w:r>
    </w:p>
    <w:tbl>
      <w:tblPr>
        <w:tblStyle w:val="TableGrid"/>
        <w:tblW w:w="0" w:type="auto"/>
        <w:tblLook w:val="04A0" w:firstRow="1" w:lastRow="0" w:firstColumn="1" w:lastColumn="0" w:noHBand="0" w:noVBand="1"/>
      </w:tblPr>
      <w:tblGrid>
        <w:gridCol w:w="9629"/>
      </w:tblGrid>
      <w:tr w:rsidR="00DA2144" w14:paraId="409CEA2B" w14:textId="77777777" w:rsidTr="00DA2144">
        <w:tc>
          <w:tcPr>
            <w:tcW w:w="9629" w:type="dxa"/>
          </w:tcPr>
          <w:p w14:paraId="0FCED268" w14:textId="77777777" w:rsidR="000A360F" w:rsidRDefault="000A360F" w:rsidP="000A360F">
            <w:pPr>
              <w:rPr>
                <w:b/>
                <w:color w:val="0070C0"/>
                <w:u w:val="single"/>
                <w:lang w:eastAsia="ko-KR"/>
              </w:rPr>
            </w:pPr>
            <w:r>
              <w:rPr>
                <w:b/>
                <w:color w:val="0070C0"/>
                <w:u w:val="single"/>
                <w:lang w:eastAsia="ko-KR"/>
              </w:rPr>
              <w:t>Issue 2-1-1: On introduction of priority for MUSIM gaps</w:t>
            </w:r>
          </w:p>
          <w:p w14:paraId="0C6A8805" w14:textId="77777777" w:rsidR="000A360F" w:rsidRDefault="000A360F" w:rsidP="000A360F">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6DF0F00B" w14:textId="77777777" w:rsidR="000A360F" w:rsidRDefault="000A360F" w:rsidP="000A360F">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P1: Priority should be introduced to each MUSIM gaps (Apple Huawei vivo)</w:t>
            </w:r>
          </w:p>
          <w:p w14:paraId="4F35DA18" w14:textId="77777777" w:rsidR="000A360F" w:rsidRDefault="000A360F" w:rsidP="000A360F">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P2: RAN4 would first need to decide if there is a need to define priorities among MUSIM gaps (Nokia)</w:t>
            </w:r>
          </w:p>
          <w:p w14:paraId="5FFCAD8C" w14:textId="77777777" w:rsidR="000A360F" w:rsidRPr="00005C92" w:rsidRDefault="000A360F" w:rsidP="000A360F">
            <w:pPr>
              <w:pStyle w:val="ListParagraph"/>
              <w:widowControl/>
              <w:numPr>
                <w:ilvl w:val="0"/>
                <w:numId w:val="34"/>
              </w:numPr>
              <w:autoSpaceDE/>
              <w:autoSpaceDN/>
              <w:adjustRightInd/>
              <w:spacing w:after="120" w:line="240" w:lineRule="auto"/>
              <w:ind w:left="360" w:firstLineChars="0"/>
              <w:rPr>
                <w:highlight w:val="green"/>
              </w:rPr>
            </w:pPr>
            <w:r w:rsidRPr="00005C92">
              <w:rPr>
                <w:highlight w:val="green"/>
              </w:rPr>
              <w:t>Agreements</w:t>
            </w:r>
          </w:p>
          <w:p w14:paraId="7B9AC419" w14:textId="77777777" w:rsidR="000A360F" w:rsidRPr="00005C92" w:rsidRDefault="000A360F" w:rsidP="000A360F">
            <w:pPr>
              <w:pStyle w:val="ListParagraph"/>
              <w:widowControl/>
              <w:numPr>
                <w:ilvl w:val="1"/>
                <w:numId w:val="34"/>
              </w:numPr>
              <w:autoSpaceDE/>
              <w:autoSpaceDN/>
              <w:adjustRightInd/>
              <w:spacing w:after="120" w:line="240" w:lineRule="auto"/>
              <w:ind w:left="1080" w:firstLineChars="0"/>
              <w:rPr>
                <w:highlight w:val="green"/>
              </w:rPr>
            </w:pPr>
            <w:r w:rsidRPr="00005C92">
              <w:rPr>
                <w:highlight w:val="green"/>
              </w:rPr>
              <w:t xml:space="preserve">Introduction of priorities for MUSIM gaps </w:t>
            </w:r>
          </w:p>
          <w:p w14:paraId="7B61F707" w14:textId="77777777" w:rsidR="000A360F" w:rsidRPr="000C6252" w:rsidRDefault="000A360F" w:rsidP="000A360F">
            <w:pPr>
              <w:pStyle w:val="ListParagraph"/>
              <w:widowControl/>
              <w:numPr>
                <w:ilvl w:val="2"/>
                <w:numId w:val="34"/>
              </w:numPr>
              <w:autoSpaceDE/>
              <w:autoSpaceDN/>
              <w:adjustRightInd/>
              <w:spacing w:after="120" w:line="240" w:lineRule="auto"/>
              <w:ind w:left="1800" w:firstLineChars="0"/>
              <w:rPr>
                <w:highlight w:val="green"/>
              </w:rPr>
            </w:pPr>
            <w:r w:rsidRPr="000C6252">
              <w:rPr>
                <w:highlight w:val="green"/>
              </w:rPr>
              <w:t>Each periodic MUSIM gap can be assigned with a different priority</w:t>
            </w:r>
          </w:p>
          <w:p w14:paraId="784EC2CC" w14:textId="77777777" w:rsidR="000A360F" w:rsidRPr="000C6252" w:rsidRDefault="000A360F" w:rsidP="000A360F">
            <w:pPr>
              <w:pStyle w:val="ListParagraph"/>
              <w:widowControl/>
              <w:numPr>
                <w:ilvl w:val="2"/>
                <w:numId w:val="34"/>
              </w:numPr>
              <w:autoSpaceDE/>
              <w:autoSpaceDN/>
              <w:adjustRightInd/>
              <w:spacing w:after="120" w:line="240" w:lineRule="auto"/>
              <w:ind w:left="1800" w:firstLineChars="0"/>
              <w:rPr>
                <w:highlight w:val="green"/>
              </w:rPr>
            </w:pPr>
            <w:r w:rsidRPr="000C6252">
              <w:rPr>
                <w:highlight w:val="green"/>
              </w:rPr>
              <w:t>FFS whether aperiodic MUSIM gap shall be assigned with a priority level</w:t>
            </w:r>
          </w:p>
          <w:p w14:paraId="009404AC" w14:textId="77777777" w:rsidR="000A360F" w:rsidRPr="000C6252" w:rsidRDefault="000A360F" w:rsidP="000A360F">
            <w:pPr>
              <w:pStyle w:val="ListParagraph"/>
              <w:widowControl/>
              <w:numPr>
                <w:ilvl w:val="2"/>
                <w:numId w:val="34"/>
              </w:numPr>
              <w:autoSpaceDE/>
              <w:autoSpaceDN/>
              <w:adjustRightInd/>
              <w:spacing w:after="120" w:line="240" w:lineRule="auto"/>
              <w:ind w:left="1800" w:firstLineChars="0"/>
              <w:rPr>
                <w:highlight w:val="green"/>
              </w:rPr>
            </w:pPr>
            <w:r w:rsidRPr="000C6252">
              <w:rPr>
                <w:highlight w:val="green"/>
              </w:rPr>
              <w:t>FFS on relation between MUSIM priority level and priority levels for other MGs</w:t>
            </w:r>
          </w:p>
          <w:p w14:paraId="0F90C9DD" w14:textId="672CA00C" w:rsidR="00DA2144" w:rsidRPr="000A360F" w:rsidRDefault="000A360F" w:rsidP="004036A3">
            <w:pPr>
              <w:pStyle w:val="ListParagraph"/>
              <w:widowControl/>
              <w:numPr>
                <w:ilvl w:val="3"/>
                <w:numId w:val="34"/>
              </w:numPr>
              <w:autoSpaceDE/>
              <w:autoSpaceDN/>
              <w:adjustRightInd/>
              <w:spacing w:after="120" w:line="240" w:lineRule="auto"/>
              <w:ind w:left="2520" w:firstLineChars="0"/>
              <w:rPr>
                <w:highlight w:val="green"/>
              </w:rPr>
            </w:pPr>
            <w:r w:rsidRPr="000C6252">
              <w:rPr>
                <w:highlight w:val="green"/>
              </w:rPr>
              <w:t>Option 1: the priority level of MUSIM shall be configured in a way to be comparable to priority of other MGs</w:t>
            </w:r>
          </w:p>
        </w:tc>
      </w:tr>
    </w:tbl>
    <w:p w14:paraId="58C7E851" w14:textId="053786B4" w:rsidR="00DA2144" w:rsidRDefault="005F710A" w:rsidP="004036A3">
      <w:pPr>
        <w:rPr>
          <w:lang w:eastAsia="x-none"/>
        </w:rPr>
      </w:pPr>
      <w:r>
        <w:rPr>
          <w:lang w:eastAsia="x-none"/>
        </w:rPr>
        <w:t xml:space="preserve">There are two FFS in the agreements. The first one is about aperiodic MUSIM gap. </w:t>
      </w:r>
      <w:r w:rsidR="007764FD">
        <w:rPr>
          <w:lang w:eastAsia="x-none"/>
        </w:rPr>
        <w:t xml:space="preserve">Considering </w:t>
      </w:r>
      <w:r w:rsidR="005B6806">
        <w:rPr>
          <w:lang w:eastAsia="x-none"/>
        </w:rPr>
        <w:t xml:space="preserve">aperiodic MUSIM is still triggered by network and it is expected not to happen quite often, we have no problem with no priority for it. </w:t>
      </w:r>
      <w:r w:rsidR="00987870">
        <w:rPr>
          <w:lang w:eastAsia="x-none"/>
        </w:rPr>
        <w:t xml:space="preserve">If network thinks it should be with lower priority than other overlapping gap and shall be dropped, network shall not trigger this aperiodic at all. In other word, </w:t>
      </w:r>
      <w:r w:rsidR="00701CE7">
        <w:rPr>
          <w:lang w:eastAsia="x-none"/>
        </w:rPr>
        <w:t>network won’t trigger aperiodic gap unless the aperiodic gap can</w:t>
      </w:r>
      <w:r w:rsidR="00D27283">
        <w:rPr>
          <w:lang w:eastAsia="x-none"/>
        </w:rPr>
        <w:t xml:space="preserve"> always</w:t>
      </w:r>
      <w:r w:rsidR="00701CE7">
        <w:rPr>
          <w:lang w:eastAsia="x-none"/>
        </w:rPr>
        <w:t xml:space="preserve"> </w:t>
      </w:r>
      <w:r w:rsidR="00D27283">
        <w:rPr>
          <w:lang w:eastAsia="x-none"/>
        </w:rPr>
        <w:t>override</w:t>
      </w:r>
      <w:r w:rsidR="00701CE7">
        <w:rPr>
          <w:lang w:eastAsia="x-none"/>
        </w:rPr>
        <w:t xml:space="preserve"> other overlapping gaps</w:t>
      </w:r>
      <w:r w:rsidR="00242C79">
        <w:rPr>
          <w:lang w:eastAsia="x-none"/>
        </w:rPr>
        <w:t>.</w:t>
      </w:r>
    </w:p>
    <w:p w14:paraId="01CB0046" w14:textId="4669F473" w:rsidR="00D27283" w:rsidRDefault="00D27283" w:rsidP="00D27283">
      <w:pPr>
        <w:pStyle w:val="Caption"/>
      </w:pPr>
      <w:bookmarkStart w:id="3" w:name="_Ref127478204"/>
      <w:r>
        <w:t xml:space="preserve">Observation </w:t>
      </w:r>
      <w:r>
        <w:fldChar w:fldCharType="begin"/>
      </w:r>
      <w:r>
        <w:instrText xml:space="preserve"> SEQ Observation \* ARABIC </w:instrText>
      </w:r>
      <w:r>
        <w:fldChar w:fldCharType="separate"/>
      </w:r>
      <w:r>
        <w:rPr>
          <w:noProof/>
        </w:rPr>
        <w:t>1</w:t>
      </w:r>
      <w:r>
        <w:fldChar w:fldCharType="end"/>
      </w:r>
      <w:r>
        <w:t xml:space="preserve">: if an aperiodic </w:t>
      </w:r>
      <w:r w:rsidR="006B6FAC">
        <w:t xml:space="preserve">MUSIM </w:t>
      </w:r>
      <w:r>
        <w:t xml:space="preserve">gap will be dropped due to collision with other gaps, network shall not </w:t>
      </w:r>
      <w:r w:rsidR="00B97A2F">
        <w:t>configure</w:t>
      </w:r>
      <w:r>
        <w:t xml:space="preserve"> this aperiodic gap at all.</w:t>
      </w:r>
      <w:r w:rsidR="00B97A2F">
        <w:t xml:space="preserve"> In other word, there is no benefit for network to configure aperiodic </w:t>
      </w:r>
      <w:r w:rsidR="006B6FAC">
        <w:t xml:space="preserve">MUSIM </w:t>
      </w:r>
      <w:r w:rsidR="00B97A2F">
        <w:t>gap unless the aperiodic gap can always override other gaps.</w:t>
      </w:r>
      <w:bookmarkEnd w:id="3"/>
      <w:r w:rsidR="00E674B3">
        <w:t xml:space="preserve"> </w:t>
      </w:r>
    </w:p>
    <w:p w14:paraId="71BEEA19" w14:textId="0F4CE3DF" w:rsidR="00E674B3" w:rsidRDefault="00E674B3" w:rsidP="00E674B3">
      <w:pPr>
        <w:pStyle w:val="Caption"/>
      </w:pPr>
      <w:bookmarkStart w:id="4" w:name="_Ref127478181"/>
      <w:r>
        <w:t xml:space="preserve">Proposal </w:t>
      </w:r>
      <w:r>
        <w:fldChar w:fldCharType="begin"/>
      </w:r>
      <w:r>
        <w:instrText xml:space="preserve"> SEQ Proposal \* ARABIC </w:instrText>
      </w:r>
      <w:r>
        <w:fldChar w:fldCharType="separate"/>
      </w:r>
      <w:r w:rsidR="00DD42B0">
        <w:rPr>
          <w:noProof/>
        </w:rPr>
        <w:t>1</w:t>
      </w:r>
      <w:r>
        <w:fldChar w:fldCharType="end"/>
      </w:r>
      <w:r>
        <w:t>:</w:t>
      </w:r>
      <w:r w:rsidR="00B66E68">
        <w:t xml:space="preserve"> </w:t>
      </w:r>
      <w:r w:rsidR="006B6FAC">
        <w:t>no need to assign priority of aperiodic MUSIM gap. In case of collision, aperiodic MUSIM gap shall override other gaps.</w:t>
      </w:r>
      <w:bookmarkEnd w:id="4"/>
    </w:p>
    <w:p w14:paraId="4B0CDD6D" w14:textId="421A6EF9" w:rsidR="009752B1" w:rsidRDefault="009752B1" w:rsidP="009752B1">
      <w:pPr>
        <w:rPr>
          <w:lang w:eastAsia="x-none"/>
        </w:rPr>
      </w:pPr>
      <w:r>
        <w:rPr>
          <w:lang w:eastAsia="x-none"/>
        </w:rPr>
        <w:t xml:space="preserve">The second FFS is on relation </w:t>
      </w:r>
      <w:r w:rsidRPr="009752B1">
        <w:rPr>
          <w:lang w:eastAsia="x-none"/>
        </w:rPr>
        <w:t>between MUSIM priority level and priority levels for other MGs</w:t>
      </w:r>
      <w:r>
        <w:rPr>
          <w:lang w:eastAsia="x-none"/>
        </w:rPr>
        <w:t>. In our view, the key idea of assigning priority for MUSIM gap is to address collision with other gaps, including legacy and other MUSIM gaps.</w:t>
      </w:r>
      <w:r w:rsidR="00C65B87">
        <w:rPr>
          <w:lang w:eastAsia="x-none"/>
        </w:rPr>
        <w:t xml:space="preserve"> Therefore, the priority shall be </w:t>
      </w:r>
      <w:r w:rsidR="00C65B87" w:rsidRPr="00C65B87">
        <w:rPr>
          <w:lang w:eastAsia="x-none"/>
        </w:rPr>
        <w:t>configured in a way to be comparable to priority of other MGs</w:t>
      </w:r>
      <w:r w:rsidR="00C65B87">
        <w:rPr>
          <w:lang w:eastAsia="x-none"/>
        </w:rPr>
        <w:t>.</w:t>
      </w:r>
    </w:p>
    <w:p w14:paraId="0B201FC6" w14:textId="4B34C162" w:rsidR="008E3555" w:rsidRPr="009752B1" w:rsidRDefault="008E3555" w:rsidP="008E3555">
      <w:pPr>
        <w:pStyle w:val="Caption"/>
      </w:pPr>
      <w:bookmarkStart w:id="5" w:name="_Ref127478182"/>
      <w:r>
        <w:t xml:space="preserve">Proposal </w:t>
      </w:r>
      <w:r>
        <w:fldChar w:fldCharType="begin"/>
      </w:r>
      <w:r>
        <w:instrText xml:space="preserve"> SEQ Proposal \* ARABIC </w:instrText>
      </w:r>
      <w:r>
        <w:fldChar w:fldCharType="separate"/>
      </w:r>
      <w:r w:rsidR="00DD42B0">
        <w:rPr>
          <w:noProof/>
        </w:rPr>
        <w:t>2</w:t>
      </w:r>
      <w:r>
        <w:fldChar w:fldCharType="end"/>
      </w:r>
      <w:r>
        <w:t xml:space="preserve">: </w:t>
      </w:r>
      <w:r w:rsidR="00463C40" w:rsidRPr="00463C40">
        <w:t>the priority level of MUSIM shall be configured in a way to be comparable to priority of other MGs</w:t>
      </w:r>
      <w:r w:rsidR="00463C40">
        <w:t>, i.e. in case of collision with other MGs UE can know which MG to drop.</w:t>
      </w:r>
      <w:bookmarkEnd w:id="5"/>
    </w:p>
    <w:p w14:paraId="2F4D2BB3" w14:textId="767102CF" w:rsidR="00E85D30" w:rsidRDefault="00E85D30" w:rsidP="004036A3">
      <w:pPr>
        <w:rPr>
          <w:lang w:eastAsia="x-none"/>
        </w:rPr>
      </w:pPr>
    </w:p>
    <w:p w14:paraId="6885AF97" w14:textId="6FA4CC08" w:rsidR="002C3E52" w:rsidRDefault="002C3E52" w:rsidP="004036A3">
      <w:pPr>
        <w:rPr>
          <w:lang w:eastAsia="x-none"/>
        </w:rPr>
      </w:pPr>
      <w:r>
        <w:rPr>
          <w:lang w:eastAsia="x-none"/>
        </w:rPr>
        <w:lastRenderedPageBreak/>
        <w:t>Next issue</w:t>
      </w:r>
      <w:r w:rsidR="002D334E">
        <w:rPr>
          <w:lang w:eastAsia="x-none"/>
        </w:rPr>
        <w:t xml:space="preserve"> is </w:t>
      </w:r>
      <w:r w:rsidR="002D334E">
        <w:rPr>
          <w:bCs/>
          <w:lang w:eastAsia="x-none"/>
        </w:rPr>
        <w:t>about p</w:t>
      </w:r>
      <w:r w:rsidR="002D334E" w:rsidRPr="002D334E">
        <w:rPr>
          <w:bCs/>
          <w:lang w:eastAsia="x-none"/>
        </w:rPr>
        <w:t>riority/usage indication on MUSIM gaps from UE side:</w:t>
      </w:r>
    </w:p>
    <w:tbl>
      <w:tblPr>
        <w:tblStyle w:val="TableGrid"/>
        <w:tblW w:w="0" w:type="auto"/>
        <w:tblLook w:val="04A0" w:firstRow="1" w:lastRow="0" w:firstColumn="1" w:lastColumn="0" w:noHBand="0" w:noVBand="1"/>
      </w:tblPr>
      <w:tblGrid>
        <w:gridCol w:w="9629"/>
      </w:tblGrid>
      <w:tr w:rsidR="002C3E52" w14:paraId="03EE8ED1" w14:textId="77777777" w:rsidTr="002C3E52">
        <w:tc>
          <w:tcPr>
            <w:tcW w:w="9629" w:type="dxa"/>
          </w:tcPr>
          <w:p w14:paraId="71E99BD9" w14:textId="77777777" w:rsidR="002C3E52" w:rsidRDefault="002C3E52" w:rsidP="002C3E52">
            <w:pPr>
              <w:rPr>
                <w:b/>
                <w:color w:val="0070C0"/>
                <w:u w:val="single"/>
                <w:lang w:eastAsia="ko-KR"/>
              </w:rPr>
            </w:pPr>
            <w:r>
              <w:rPr>
                <w:b/>
                <w:color w:val="0070C0"/>
                <w:u w:val="single"/>
                <w:lang w:eastAsia="ko-KR"/>
              </w:rPr>
              <w:t>Issue 2-1-2: Priority/usage indication on MUSIM gaps from UE side</w:t>
            </w:r>
          </w:p>
          <w:p w14:paraId="2A0CCF51" w14:textId="77777777" w:rsidR="002C3E52" w:rsidRDefault="002C3E52" w:rsidP="002C3E52">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487A1717" w14:textId="77777777" w:rsidR="002C3E52" w:rsidRDefault="002C3E52" w:rsidP="002C3E52">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Option 1: When requesting MUSIM gap UE can indicate its preferred priority (Apple xiaomi vivo oppo Charter MTK Qualcomm)</w:t>
            </w:r>
          </w:p>
          <w:p w14:paraId="0ED49DD5" w14:textId="77777777" w:rsidR="002C3E52" w:rsidRDefault="002C3E52" w:rsidP="002C3E52">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Option 1-1: indicate preferred priority via e.g. in musim-GapPreferenceList. (Apple)</w:t>
            </w:r>
          </w:p>
          <w:p w14:paraId="0DB7AB01" w14:textId="77777777" w:rsidR="002C3E52" w:rsidRDefault="002C3E52" w:rsidP="002C3E52">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Option 1-2: UE could report a 1-bit flag on the preference of higher priority, and no additional bits on MUSIM gap purpose. When this flag is set as true, NW-A will either agree to configure this MUSIM gap with higher priority or reject the whole MUSIM gap request. When this flag is set as false, NW-A can decide and configure a suitable priority. (oppo)</w:t>
            </w:r>
          </w:p>
          <w:p w14:paraId="5A2808CC" w14:textId="77777777" w:rsidR="002C3E52" w:rsidRDefault="002C3E52" w:rsidP="002C3E52">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Option 1-3: Request RAN2 to introduce optional signalling so that the UE can request the priority level of MUSIM gaps (MTK, Qualcomm)</w:t>
            </w:r>
          </w:p>
          <w:p w14:paraId="4CE6663B" w14:textId="77777777" w:rsidR="002C3E52" w:rsidRDefault="002C3E52" w:rsidP="002C3E52">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Option 2: When UE requests the MUSIM gaps, UE needs to send the UAI to indicate which MUSIM gap is used for paging instead of indicate the priority of the MUSIM gap. RAN4 sends LS to RAN2 to ask adding the UAI for MUSIM gap usage at least for paging gap. (Ericsson)</w:t>
            </w:r>
          </w:p>
          <w:p w14:paraId="3DECC365" w14:textId="77777777" w:rsidR="002C3E52" w:rsidRDefault="002C3E52" w:rsidP="002C3E52">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Option 3: It is not necessary to indicate the usage of MUSIM gaps. The network and UE can have the same understanding on which MUSIM gap is used for paging reception through priority indicated by a UE when requesting MUSIM gaps (vivo)</w:t>
            </w:r>
          </w:p>
          <w:p w14:paraId="3F10CAFD" w14:textId="77777777" w:rsidR="002C3E52" w:rsidRDefault="002C3E52" w:rsidP="002C3E52">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Option 4: FFS whether to support indication from UE side to assist NW-A priority assignment (Huawei)</w:t>
            </w:r>
          </w:p>
          <w:p w14:paraId="024828D3" w14:textId="77777777" w:rsidR="002C3E52" w:rsidRDefault="002C3E52" w:rsidP="002C3E52">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Option 5: UE suggests priorities of MUSIM gaps + legacy MGs to NW A (MTK)</w:t>
            </w:r>
          </w:p>
          <w:p w14:paraId="2552E31F" w14:textId="77777777" w:rsidR="002C3E52" w:rsidRPr="007234B7" w:rsidRDefault="002C3E52" w:rsidP="002C3E52">
            <w:pPr>
              <w:pStyle w:val="ListParagraph"/>
              <w:widowControl/>
              <w:numPr>
                <w:ilvl w:val="0"/>
                <w:numId w:val="34"/>
              </w:numPr>
              <w:autoSpaceDE/>
              <w:autoSpaceDN/>
              <w:adjustRightInd/>
              <w:spacing w:after="120" w:line="240" w:lineRule="auto"/>
              <w:ind w:left="360" w:firstLineChars="0"/>
              <w:rPr>
                <w:highlight w:val="green"/>
              </w:rPr>
            </w:pPr>
            <w:r w:rsidRPr="007234B7">
              <w:rPr>
                <w:highlight w:val="green"/>
              </w:rPr>
              <w:t>Agreements</w:t>
            </w:r>
          </w:p>
          <w:p w14:paraId="77DFE624" w14:textId="77777777" w:rsidR="002C3E52" w:rsidRPr="007234B7" w:rsidRDefault="002C3E52" w:rsidP="002C3E52">
            <w:pPr>
              <w:pStyle w:val="ListParagraph"/>
              <w:widowControl/>
              <w:numPr>
                <w:ilvl w:val="1"/>
                <w:numId w:val="34"/>
              </w:numPr>
              <w:autoSpaceDE/>
              <w:autoSpaceDN/>
              <w:adjustRightInd/>
              <w:spacing w:after="120" w:line="240" w:lineRule="auto"/>
              <w:ind w:left="1080" w:firstLineChars="0"/>
              <w:rPr>
                <w:highlight w:val="green"/>
              </w:rPr>
            </w:pPr>
            <w:r w:rsidRPr="007234B7">
              <w:rPr>
                <w:highlight w:val="green"/>
              </w:rPr>
              <w:t>When requesting MUSIM gap UE can provide an assistance information for gap priority selection</w:t>
            </w:r>
          </w:p>
          <w:p w14:paraId="638CE7AA" w14:textId="77777777" w:rsidR="002C3E52" w:rsidRPr="007234B7" w:rsidRDefault="002C3E52" w:rsidP="002C3E52">
            <w:pPr>
              <w:pStyle w:val="ListParagraph"/>
              <w:widowControl/>
              <w:numPr>
                <w:ilvl w:val="2"/>
                <w:numId w:val="34"/>
              </w:numPr>
              <w:autoSpaceDE/>
              <w:autoSpaceDN/>
              <w:adjustRightInd/>
              <w:spacing w:after="120" w:line="240" w:lineRule="auto"/>
              <w:ind w:left="1800" w:firstLineChars="0"/>
              <w:rPr>
                <w:highlight w:val="green"/>
              </w:rPr>
            </w:pPr>
            <w:r w:rsidRPr="007234B7">
              <w:rPr>
                <w:highlight w:val="green"/>
              </w:rPr>
              <w:t>Detailed assistance information and signalling details are FFS</w:t>
            </w:r>
          </w:p>
          <w:p w14:paraId="2FA056E0" w14:textId="77777777" w:rsidR="002C3E52" w:rsidRPr="007234B7" w:rsidRDefault="002C3E52" w:rsidP="002C3E52">
            <w:pPr>
              <w:pStyle w:val="ListParagraph"/>
              <w:widowControl/>
              <w:numPr>
                <w:ilvl w:val="3"/>
                <w:numId w:val="34"/>
              </w:numPr>
              <w:autoSpaceDE/>
              <w:autoSpaceDN/>
              <w:adjustRightInd/>
              <w:spacing w:after="120" w:line="240" w:lineRule="auto"/>
              <w:ind w:left="2520" w:firstLineChars="0"/>
              <w:rPr>
                <w:highlight w:val="green"/>
              </w:rPr>
            </w:pPr>
            <w:r w:rsidRPr="007234B7">
              <w:rPr>
                <w:highlight w:val="green"/>
              </w:rPr>
              <w:t>Option 1: UE indicates its preferred priority per each MUSIM gap</w:t>
            </w:r>
          </w:p>
          <w:p w14:paraId="35319B5A" w14:textId="77777777" w:rsidR="002C3E52" w:rsidRPr="007234B7" w:rsidRDefault="002C3E52" w:rsidP="002C3E52">
            <w:pPr>
              <w:pStyle w:val="ListParagraph"/>
              <w:widowControl/>
              <w:numPr>
                <w:ilvl w:val="3"/>
                <w:numId w:val="34"/>
              </w:numPr>
              <w:autoSpaceDE/>
              <w:autoSpaceDN/>
              <w:adjustRightInd/>
              <w:spacing w:after="120" w:line="240" w:lineRule="auto"/>
              <w:ind w:left="2520" w:firstLineChars="0"/>
              <w:rPr>
                <w:highlight w:val="green"/>
              </w:rPr>
            </w:pPr>
            <w:r w:rsidRPr="007234B7">
              <w:rPr>
                <w:highlight w:val="green"/>
              </w:rPr>
              <w:t>Option 2: UE indicates a 1-bit flag per each MUSIM gap to indicate the highest priority level</w:t>
            </w:r>
          </w:p>
          <w:p w14:paraId="4B21AC94" w14:textId="77777777" w:rsidR="002C3E52" w:rsidRPr="007234B7" w:rsidRDefault="002C3E52" w:rsidP="002C3E52">
            <w:pPr>
              <w:pStyle w:val="ListParagraph"/>
              <w:widowControl/>
              <w:numPr>
                <w:ilvl w:val="3"/>
                <w:numId w:val="34"/>
              </w:numPr>
              <w:autoSpaceDE/>
              <w:autoSpaceDN/>
              <w:adjustRightInd/>
              <w:spacing w:after="120" w:line="240" w:lineRule="auto"/>
              <w:ind w:left="2520" w:firstLineChars="0"/>
              <w:rPr>
                <w:highlight w:val="green"/>
              </w:rPr>
            </w:pPr>
            <w:r w:rsidRPr="007234B7">
              <w:rPr>
                <w:highlight w:val="green"/>
              </w:rPr>
              <w:t>Option 3: UE indicates which MUSIM gap is used for paging</w:t>
            </w:r>
          </w:p>
          <w:p w14:paraId="65E67E48" w14:textId="77777777" w:rsidR="002C3E52" w:rsidRPr="007234B7" w:rsidRDefault="002C3E52" w:rsidP="002C3E52">
            <w:pPr>
              <w:pStyle w:val="ListParagraph"/>
              <w:widowControl/>
              <w:numPr>
                <w:ilvl w:val="3"/>
                <w:numId w:val="34"/>
              </w:numPr>
              <w:autoSpaceDE/>
              <w:autoSpaceDN/>
              <w:adjustRightInd/>
              <w:spacing w:after="120" w:line="240" w:lineRule="auto"/>
              <w:ind w:left="2520" w:firstLineChars="0"/>
              <w:rPr>
                <w:highlight w:val="green"/>
              </w:rPr>
            </w:pPr>
            <w:r w:rsidRPr="007234B7">
              <w:rPr>
                <w:highlight w:val="green"/>
              </w:rPr>
              <w:t>Option 4: UE indicates the index of one MUSIM gap with the highest preferred priority</w:t>
            </w:r>
          </w:p>
          <w:p w14:paraId="56878C29" w14:textId="77777777" w:rsidR="002C3E52" w:rsidRPr="007234B7" w:rsidRDefault="002C3E52" w:rsidP="002C3E52">
            <w:pPr>
              <w:pStyle w:val="ListParagraph"/>
              <w:widowControl/>
              <w:numPr>
                <w:ilvl w:val="3"/>
                <w:numId w:val="34"/>
              </w:numPr>
              <w:autoSpaceDE/>
              <w:autoSpaceDN/>
              <w:adjustRightInd/>
              <w:spacing w:after="120" w:line="240" w:lineRule="auto"/>
              <w:ind w:left="2520" w:firstLineChars="0"/>
              <w:rPr>
                <w:highlight w:val="green"/>
              </w:rPr>
            </w:pPr>
            <w:r w:rsidRPr="007234B7">
              <w:rPr>
                <w:highlight w:val="green"/>
              </w:rPr>
              <w:t>Option 5: leave signalling details up to RAN2</w:t>
            </w:r>
          </w:p>
          <w:p w14:paraId="4EED62A7" w14:textId="097375B0" w:rsidR="002C3E52" w:rsidRPr="002C3E52" w:rsidRDefault="002C3E52" w:rsidP="004036A3">
            <w:pPr>
              <w:pStyle w:val="ListParagraph"/>
              <w:widowControl/>
              <w:numPr>
                <w:ilvl w:val="3"/>
                <w:numId w:val="34"/>
              </w:numPr>
              <w:autoSpaceDE/>
              <w:autoSpaceDN/>
              <w:adjustRightInd/>
              <w:spacing w:after="120" w:line="240" w:lineRule="auto"/>
              <w:ind w:left="2520" w:firstLineChars="0"/>
              <w:rPr>
                <w:highlight w:val="green"/>
              </w:rPr>
            </w:pPr>
            <w:r w:rsidRPr="007234B7">
              <w:rPr>
                <w:highlight w:val="green"/>
              </w:rPr>
              <w:t>Other options are not precluded</w:t>
            </w:r>
          </w:p>
        </w:tc>
      </w:tr>
    </w:tbl>
    <w:p w14:paraId="34CF11C5" w14:textId="433C0E31" w:rsidR="00A034A7" w:rsidRDefault="00A034A7" w:rsidP="00A034A7">
      <w:pPr>
        <w:rPr>
          <w:lang w:eastAsia="x-none"/>
        </w:rPr>
      </w:pPr>
      <w:r>
        <w:rPr>
          <w:lang w:eastAsia="x-none"/>
        </w:rPr>
        <w:t xml:space="preserve">We think UE shall inform NW about the priority information when requesting MUSIM gap, since the use of MUSIM gap is up to UE and it is out of control by NW. Some company proposed to let UE inform detailed usage of MUSIM gap when requesting MUSIM. Technically speaking, that can also address the issue. However, we prefer to let UE simply inform the expected priority considering forward compatibility. Because in future the MUSIM gap may be used for more and more purposes. </w:t>
      </w:r>
    </w:p>
    <w:p w14:paraId="06E98FA2" w14:textId="2C806EA2" w:rsidR="00A034A7" w:rsidRDefault="00A034A7" w:rsidP="00A034A7">
      <w:pPr>
        <w:pStyle w:val="Caption"/>
      </w:pPr>
      <w:bookmarkStart w:id="6" w:name="_Ref118715059"/>
      <w:r>
        <w:t xml:space="preserve">Proposal </w:t>
      </w:r>
      <w:r>
        <w:fldChar w:fldCharType="begin"/>
      </w:r>
      <w:r>
        <w:instrText xml:space="preserve"> SEQ Proposal \* ARABIC </w:instrText>
      </w:r>
      <w:r>
        <w:fldChar w:fldCharType="separate"/>
      </w:r>
      <w:r w:rsidR="00DD42B0">
        <w:rPr>
          <w:noProof/>
        </w:rPr>
        <w:t>3</w:t>
      </w:r>
      <w:r>
        <w:fldChar w:fldCharType="end"/>
      </w:r>
      <w:r>
        <w:t>: UE shall indicate the expected priority info when requesting MUSIM gap</w:t>
      </w:r>
      <w:bookmarkEnd w:id="6"/>
      <w:r w:rsidR="00A85035">
        <w:t>.</w:t>
      </w:r>
    </w:p>
    <w:p w14:paraId="7AE1D3BF" w14:textId="44853FB2" w:rsidR="00AC421A" w:rsidRDefault="00AC421A" w:rsidP="00AC421A">
      <w:pPr>
        <w:rPr>
          <w:lang w:eastAsia="x-none"/>
        </w:rPr>
      </w:pPr>
    </w:p>
    <w:p w14:paraId="46E96C80" w14:textId="1F909080" w:rsidR="00AC421A" w:rsidRDefault="00AC421A" w:rsidP="00AC421A">
      <w:pPr>
        <w:rPr>
          <w:lang w:eastAsia="x-none"/>
        </w:rPr>
      </w:pPr>
      <w:r>
        <w:rPr>
          <w:lang w:eastAsia="x-none"/>
        </w:rPr>
        <w:t>Next issue is on how to configure MUSIM gap priority configuration:</w:t>
      </w:r>
    </w:p>
    <w:tbl>
      <w:tblPr>
        <w:tblStyle w:val="TableGrid"/>
        <w:tblW w:w="0" w:type="auto"/>
        <w:tblLook w:val="04A0" w:firstRow="1" w:lastRow="0" w:firstColumn="1" w:lastColumn="0" w:noHBand="0" w:noVBand="1"/>
      </w:tblPr>
      <w:tblGrid>
        <w:gridCol w:w="9629"/>
      </w:tblGrid>
      <w:tr w:rsidR="00AC421A" w14:paraId="514EE1D2" w14:textId="77777777" w:rsidTr="00AC421A">
        <w:tc>
          <w:tcPr>
            <w:tcW w:w="9629" w:type="dxa"/>
          </w:tcPr>
          <w:p w14:paraId="5A3A040A" w14:textId="77777777" w:rsidR="00AC421A" w:rsidRDefault="00AC421A" w:rsidP="00AC421A">
            <w:pPr>
              <w:rPr>
                <w:b/>
                <w:color w:val="0070C0"/>
                <w:u w:val="single"/>
                <w:lang w:eastAsia="ko-KR"/>
              </w:rPr>
            </w:pPr>
            <w:r>
              <w:rPr>
                <w:b/>
                <w:color w:val="0070C0"/>
                <w:u w:val="single"/>
                <w:lang w:eastAsia="ko-KR"/>
              </w:rPr>
              <w:t>Issue 2-1-3: MUSIM gap priority configuration</w:t>
            </w:r>
          </w:p>
          <w:p w14:paraId="7EB9C9CC" w14:textId="77777777" w:rsidR="00AC421A" w:rsidRDefault="00AC421A" w:rsidP="00AC421A">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387F92F7" w14:textId="77777777" w:rsidR="00AC421A" w:rsidRDefault="00AC421A" w:rsidP="00AC421A">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P1: MUSIM gaps’ priority are up to NW-A configuration (Apple CMCC vivo xiaomi Huawei MTK Qualcomm)</w:t>
            </w:r>
          </w:p>
          <w:p w14:paraId="1135F150" w14:textId="77777777" w:rsidR="00AC421A" w:rsidRDefault="00AC421A" w:rsidP="00AC421A">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P1-1: NW A, with the help from UE, assigns the priorities for MUSIM gaps + legacy MGs (Apple vivo MTK Qualcomm)</w:t>
            </w:r>
          </w:p>
          <w:p w14:paraId="5D774CE6" w14:textId="77777777" w:rsidR="00AC421A" w:rsidRDefault="00AC421A" w:rsidP="00AC421A">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P1-2: NW A could further increase/decrease the priorities for all MUSIM gaps based on UE’s priority indication when configure priority for MUSIM gaps by considering type-2 MG’s pro(vivo)</w:t>
            </w:r>
          </w:p>
          <w:p w14:paraId="44CDEE4B" w14:textId="77777777" w:rsidR="00AC421A" w:rsidRDefault="00AC421A" w:rsidP="00AC421A">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P2: Hybrid priority configuration (Ericsson)</w:t>
            </w:r>
          </w:p>
          <w:p w14:paraId="2B3B8BD0" w14:textId="77777777" w:rsidR="00AC421A" w:rsidRDefault="00AC421A" w:rsidP="00AC421A">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MUSIM paging gap and Aperiodic gap should have higher priority than NW-A’s MGs</w:t>
            </w:r>
          </w:p>
          <w:p w14:paraId="266F78DD" w14:textId="77777777" w:rsidR="00AC421A" w:rsidRDefault="00AC421A" w:rsidP="00AC421A">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 xml:space="preserve">The priority for other MUSIM gaps and NW-A’s legacy MGs is up to NW’s configuration </w:t>
            </w:r>
          </w:p>
          <w:p w14:paraId="1D7C8902" w14:textId="77777777" w:rsidR="00AC421A" w:rsidRDefault="00AC421A" w:rsidP="00AC421A">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When UE doesn’t inform the paging gap to NW-A, all MUSIM gap’s priorities are configured up to NW-A.</w:t>
            </w:r>
          </w:p>
          <w:p w14:paraId="4DA0D995" w14:textId="77777777" w:rsidR="00AC421A" w:rsidRDefault="00AC421A" w:rsidP="00AC421A">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P3: Pushing priority decision to network decision without clear understanding of how priorities are to be used is not preferred (Nokia)</w:t>
            </w:r>
          </w:p>
          <w:p w14:paraId="2EC80A63" w14:textId="77777777" w:rsidR="00AC421A" w:rsidRDefault="00AC421A" w:rsidP="00AC421A">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WF</w:t>
            </w:r>
          </w:p>
          <w:p w14:paraId="774C9DCE" w14:textId="7D679A66" w:rsidR="00AC421A" w:rsidRPr="00AC421A" w:rsidRDefault="00AC421A" w:rsidP="00AC421A">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 xml:space="preserve">Continue discussion. </w:t>
            </w:r>
            <w:r>
              <w:rPr>
                <w:rFonts w:hint="eastAsia"/>
                <w:color w:val="0070C0"/>
                <w:szCs w:val="24"/>
                <w:lang w:eastAsia="zh-CN"/>
              </w:rPr>
              <w:t>Com</w:t>
            </w:r>
            <w:r>
              <w:rPr>
                <w:color w:val="0070C0"/>
                <w:szCs w:val="24"/>
                <w:lang w:eastAsia="zh-CN"/>
              </w:rPr>
              <w:t>panies are encouraged to provide more detail on how proposed solution work.</w:t>
            </w:r>
          </w:p>
        </w:tc>
      </w:tr>
    </w:tbl>
    <w:p w14:paraId="4937DDE4" w14:textId="68672CEF" w:rsidR="00A034A7" w:rsidRDefault="002B1813" w:rsidP="00A034A7">
      <w:pPr>
        <w:rPr>
          <w:lang w:val="en-US" w:eastAsia="zh-CN"/>
        </w:rPr>
      </w:pPr>
      <w:r>
        <w:rPr>
          <w:lang w:val="en-US" w:eastAsia="zh-CN"/>
        </w:rPr>
        <w:t>We believe it</w:t>
      </w:r>
      <w:r w:rsidR="00A034A7">
        <w:rPr>
          <w:lang w:val="en-US" w:eastAsia="zh-CN"/>
        </w:rPr>
        <w:t xml:space="preserve"> shall be sill up to NW A on whether and how to configure priority for MUSIM gaps. Otherwise if NW has to follow UE’s preference on priority on NW B, NW A may even choose not to configure MUSIM gap just to avoid potential negative impact on NW A performance.</w:t>
      </w:r>
    </w:p>
    <w:p w14:paraId="7F485BD3" w14:textId="410D1328" w:rsidR="00A034A7" w:rsidRPr="001520C5" w:rsidRDefault="00A034A7" w:rsidP="00A034A7">
      <w:pPr>
        <w:pStyle w:val="Caption"/>
        <w:rPr>
          <w:lang w:val="en-US" w:eastAsia="zh-CN"/>
        </w:rPr>
      </w:pPr>
      <w:bookmarkStart w:id="7" w:name="_Ref118715061"/>
      <w:r>
        <w:t xml:space="preserve">Proposal </w:t>
      </w:r>
      <w:r>
        <w:fldChar w:fldCharType="begin"/>
      </w:r>
      <w:r>
        <w:instrText xml:space="preserve"> SEQ Proposal \* ARABIC </w:instrText>
      </w:r>
      <w:r>
        <w:fldChar w:fldCharType="separate"/>
      </w:r>
      <w:r w:rsidR="00DD42B0">
        <w:rPr>
          <w:noProof/>
        </w:rPr>
        <w:t>4</w:t>
      </w:r>
      <w:r>
        <w:fldChar w:fldCharType="end"/>
      </w:r>
      <w:r>
        <w:t>: it shall be up to NW A’s decision on priority configuration for MUSIM gaps.</w:t>
      </w:r>
      <w:bookmarkEnd w:id="7"/>
    </w:p>
    <w:p w14:paraId="7B85F4E0" w14:textId="2C732120" w:rsidR="002C3E52" w:rsidRDefault="002C3E52" w:rsidP="004036A3">
      <w:pPr>
        <w:rPr>
          <w:lang w:eastAsia="x-none"/>
        </w:rPr>
      </w:pPr>
    </w:p>
    <w:p w14:paraId="57CA8744" w14:textId="2EA8FF62" w:rsidR="000367D4" w:rsidRDefault="000367D4" w:rsidP="004036A3">
      <w:pPr>
        <w:rPr>
          <w:lang w:eastAsia="x-none"/>
        </w:rPr>
      </w:pPr>
      <w:r>
        <w:rPr>
          <w:lang w:eastAsia="x-none"/>
        </w:rPr>
        <w:t xml:space="preserve">Next issue </w:t>
      </w:r>
      <w:r w:rsidR="007F1DF1">
        <w:rPr>
          <w:lang w:eastAsia="x-none"/>
        </w:rPr>
        <w:t>is about priority setting:</w:t>
      </w:r>
    </w:p>
    <w:tbl>
      <w:tblPr>
        <w:tblStyle w:val="TableGrid"/>
        <w:tblW w:w="0" w:type="auto"/>
        <w:tblLook w:val="04A0" w:firstRow="1" w:lastRow="0" w:firstColumn="1" w:lastColumn="0" w:noHBand="0" w:noVBand="1"/>
      </w:tblPr>
      <w:tblGrid>
        <w:gridCol w:w="9629"/>
      </w:tblGrid>
      <w:tr w:rsidR="000367D4" w14:paraId="44B563D6" w14:textId="77777777" w:rsidTr="000367D4">
        <w:tc>
          <w:tcPr>
            <w:tcW w:w="9629" w:type="dxa"/>
          </w:tcPr>
          <w:p w14:paraId="7DC3E9C5" w14:textId="77777777" w:rsidR="000367D4" w:rsidRDefault="000367D4" w:rsidP="000367D4">
            <w:pPr>
              <w:rPr>
                <w:b/>
                <w:color w:val="0070C0"/>
                <w:u w:val="single"/>
                <w:lang w:eastAsia="ko-KR"/>
              </w:rPr>
            </w:pPr>
            <w:r>
              <w:rPr>
                <w:b/>
                <w:color w:val="0070C0"/>
                <w:u w:val="single"/>
                <w:lang w:eastAsia="ko-KR"/>
              </w:rPr>
              <w:t>Issue 2-1-4: Pr</w:t>
            </w:r>
            <w:r>
              <w:rPr>
                <w:b/>
                <w:color w:val="0070C0"/>
                <w:u w:val="single"/>
                <w:lang w:eastAsia="zh-CN"/>
              </w:rPr>
              <w:t>i</w:t>
            </w:r>
            <w:r>
              <w:rPr>
                <w:b/>
                <w:color w:val="0070C0"/>
                <w:u w:val="single"/>
                <w:lang w:eastAsia="ko-KR"/>
              </w:rPr>
              <w:t>ority setting for particular MUSIM gaps</w:t>
            </w:r>
          </w:p>
          <w:p w14:paraId="5FEC3362" w14:textId="77777777" w:rsidR="000367D4" w:rsidRDefault="000367D4" w:rsidP="000367D4">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037C2A85" w14:textId="77777777" w:rsidR="000367D4" w:rsidRDefault="000367D4" w:rsidP="000367D4">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 xml:space="preserve">P1: The paging gap can be always configured as the highest priority (Ericsson) </w:t>
            </w:r>
          </w:p>
          <w:p w14:paraId="4D77E3B7" w14:textId="77777777" w:rsidR="000367D4" w:rsidRDefault="000367D4" w:rsidP="000367D4">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P2: High priority can be assigned to MUSIM gap used for paging compared with legacy MG (Ericsson)</w:t>
            </w:r>
          </w:p>
          <w:p w14:paraId="0B67D48D" w14:textId="77777777" w:rsidR="000367D4" w:rsidRDefault="000367D4" w:rsidP="000367D4">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P3: Aperiodic MUSIM gap is always prioritized over legacy MGs in NW A. (Huawei Charter E</w:t>
            </w:r>
            <w:r>
              <w:rPr>
                <w:rFonts w:hint="eastAsia"/>
                <w:color w:val="0070C0"/>
                <w:szCs w:val="24"/>
                <w:lang w:eastAsia="zh-CN"/>
              </w:rPr>
              <w:t>ricsson</w:t>
            </w:r>
            <w:r>
              <w:rPr>
                <w:color w:val="0070C0"/>
                <w:szCs w:val="24"/>
                <w:lang w:eastAsia="zh-CN"/>
              </w:rPr>
              <w:t>)</w:t>
            </w:r>
          </w:p>
          <w:p w14:paraId="2951DC5F" w14:textId="77777777" w:rsidR="000367D4" w:rsidRDefault="000367D4" w:rsidP="000367D4">
            <w:pPr>
              <w:pStyle w:val="ListParagraph"/>
              <w:widowControl/>
              <w:numPr>
                <w:ilvl w:val="1"/>
                <w:numId w:val="34"/>
              </w:numPr>
              <w:autoSpaceDE/>
              <w:autoSpaceDN/>
              <w:adjustRightInd/>
              <w:spacing w:after="120" w:line="240" w:lineRule="auto"/>
              <w:ind w:left="1440" w:firstLineChars="0"/>
              <w:rPr>
                <w:color w:val="0070C0"/>
                <w:szCs w:val="24"/>
                <w:lang w:eastAsia="zh-CN"/>
              </w:rPr>
            </w:pPr>
            <w:r>
              <w:rPr>
                <w:rFonts w:hint="eastAsia"/>
                <w:color w:val="0070C0"/>
                <w:szCs w:val="24"/>
                <w:lang w:eastAsia="zh-CN"/>
              </w:rPr>
              <w:t>P</w:t>
            </w:r>
            <w:r>
              <w:rPr>
                <w:color w:val="0070C0"/>
                <w:szCs w:val="24"/>
                <w:lang w:eastAsia="zh-CN"/>
              </w:rPr>
              <w:t>4: Aperiodic gap should have higher priority than periodic MUSIM gaps (Apple)</w:t>
            </w:r>
          </w:p>
          <w:p w14:paraId="447FF65D" w14:textId="77777777" w:rsidR="000367D4" w:rsidRDefault="000367D4" w:rsidP="000367D4">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P5: RAN4 shall not impose specific priorities for MUSIM gaps based on their assumed usage (Qualcomm MTK)</w:t>
            </w:r>
          </w:p>
          <w:p w14:paraId="7C1B1D0E" w14:textId="77777777" w:rsidR="000367D4" w:rsidRPr="00924539" w:rsidRDefault="000367D4" w:rsidP="000367D4">
            <w:pPr>
              <w:pStyle w:val="ListParagraph"/>
              <w:widowControl/>
              <w:numPr>
                <w:ilvl w:val="1"/>
                <w:numId w:val="34"/>
              </w:numPr>
              <w:autoSpaceDE/>
              <w:autoSpaceDN/>
              <w:adjustRightInd/>
              <w:spacing w:after="120" w:line="240" w:lineRule="auto"/>
              <w:ind w:left="1440" w:firstLineChars="0"/>
              <w:rPr>
                <w:color w:val="0070C0"/>
                <w:szCs w:val="24"/>
                <w:lang w:eastAsia="zh-CN"/>
              </w:rPr>
            </w:pPr>
            <w:r w:rsidRPr="00924539">
              <w:rPr>
                <w:color w:val="0070C0"/>
                <w:szCs w:val="24"/>
                <w:lang w:eastAsia="zh-CN"/>
              </w:rPr>
              <w:t>P</w:t>
            </w:r>
            <w:r>
              <w:rPr>
                <w:color w:val="0070C0"/>
                <w:szCs w:val="24"/>
                <w:lang w:eastAsia="zh-CN"/>
              </w:rPr>
              <w:t>6</w:t>
            </w:r>
            <w:r w:rsidRPr="00924539">
              <w:rPr>
                <w:color w:val="0070C0"/>
                <w:szCs w:val="24"/>
                <w:lang w:eastAsia="zh-CN"/>
              </w:rPr>
              <w:t>:</w:t>
            </w:r>
            <w:r w:rsidRPr="003F2568">
              <w:rPr>
                <w:color w:val="0070C0"/>
                <w:szCs w:val="24"/>
                <w:lang w:eastAsia="zh-CN"/>
              </w:rPr>
              <w:t xml:space="preserve"> </w:t>
            </w:r>
            <w:r w:rsidRPr="00924539">
              <w:rPr>
                <w:color w:val="0070C0"/>
                <w:szCs w:val="24"/>
                <w:lang w:eastAsia="zh-CN"/>
              </w:rPr>
              <w:t>MUSIM gaps priorities should be configurable and high priority can be assigned to MUSIM gap used for paging or aperiodic MUSIM gap (MTK)</w:t>
            </w:r>
          </w:p>
          <w:p w14:paraId="3736A908" w14:textId="77777777" w:rsidR="000367D4" w:rsidRDefault="000367D4" w:rsidP="000367D4">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WF</w:t>
            </w:r>
          </w:p>
          <w:p w14:paraId="46FF76FD" w14:textId="77777777" w:rsidR="000367D4" w:rsidRDefault="000367D4" w:rsidP="000367D4">
            <w:pPr>
              <w:pStyle w:val="ListParagraph"/>
              <w:widowControl/>
              <w:numPr>
                <w:ilvl w:val="1"/>
                <w:numId w:val="34"/>
              </w:numPr>
              <w:autoSpaceDE/>
              <w:autoSpaceDN/>
              <w:adjustRightInd/>
              <w:spacing w:after="120" w:line="240" w:lineRule="auto"/>
              <w:ind w:firstLineChars="0"/>
              <w:rPr>
                <w:color w:val="0070C0"/>
                <w:szCs w:val="24"/>
                <w:lang w:eastAsia="zh-CN"/>
              </w:rPr>
            </w:pPr>
            <w:r>
              <w:rPr>
                <w:color w:val="0070C0"/>
                <w:szCs w:val="24"/>
                <w:lang w:eastAsia="zh-CN"/>
              </w:rPr>
              <w:t>Suggest the following options are used for further discussion:</w:t>
            </w:r>
          </w:p>
          <w:p w14:paraId="5184B501" w14:textId="77777777" w:rsidR="000367D4" w:rsidRDefault="000367D4" w:rsidP="000367D4">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 xml:space="preserve">Option 1: Gap for paging purpose have the highest priority among all MUSIM and </w:t>
            </w:r>
            <w:r>
              <w:rPr>
                <w:rFonts w:hint="eastAsia"/>
                <w:color w:val="0070C0"/>
                <w:szCs w:val="24"/>
                <w:lang w:eastAsia="zh-CN"/>
              </w:rPr>
              <w:t>lega</w:t>
            </w:r>
            <w:r>
              <w:rPr>
                <w:color w:val="0070C0"/>
                <w:szCs w:val="24"/>
                <w:lang w:eastAsia="zh-CN"/>
              </w:rPr>
              <w:t xml:space="preserve">cy gaps </w:t>
            </w:r>
          </w:p>
          <w:p w14:paraId="6B20D32F" w14:textId="77777777" w:rsidR="000367D4" w:rsidRDefault="000367D4" w:rsidP="000367D4">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 xml:space="preserve">Option 2: Aperiodic gap has the highest priority among all MUSIM and </w:t>
            </w:r>
            <w:r>
              <w:rPr>
                <w:rFonts w:hint="eastAsia"/>
                <w:color w:val="0070C0"/>
                <w:szCs w:val="24"/>
                <w:lang w:eastAsia="zh-CN"/>
              </w:rPr>
              <w:t>lega</w:t>
            </w:r>
            <w:r>
              <w:rPr>
                <w:color w:val="0070C0"/>
                <w:szCs w:val="24"/>
                <w:lang w:eastAsia="zh-CN"/>
              </w:rPr>
              <w:t>cy gaps</w:t>
            </w:r>
          </w:p>
          <w:p w14:paraId="65529A86" w14:textId="77777777" w:rsidR="000367D4" w:rsidRDefault="000367D4" w:rsidP="000367D4">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Option 3: Both gap for paging purpose and aperiodic have highest priority</w:t>
            </w:r>
            <w:r w:rsidRPr="00F922D9">
              <w:rPr>
                <w:color w:val="0070C0"/>
                <w:szCs w:val="24"/>
                <w:lang w:eastAsia="zh-CN"/>
              </w:rPr>
              <w:t xml:space="preserve"> </w:t>
            </w:r>
            <w:r>
              <w:rPr>
                <w:color w:val="0070C0"/>
                <w:szCs w:val="24"/>
                <w:lang w:eastAsia="zh-CN"/>
              </w:rPr>
              <w:t xml:space="preserve">among all MUSIM and </w:t>
            </w:r>
            <w:r>
              <w:rPr>
                <w:rFonts w:hint="eastAsia"/>
                <w:color w:val="0070C0"/>
                <w:szCs w:val="24"/>
                <w:lang w:eastAsia="zh-CN"/>
              </w:rPr>
              <w:t>lega</w:t>
            </w:r>
            <w:r>
              <w:rPr>
                <w:color w:val="0070C0"/>
                <w:szCs w:val="24"/>
                <w:lang w:eastAsia="zh-CN"/>
              </w:rPr>
              <w:t>cy gaps</w:t>
            </w:r>
          </w:p>
          <w:p w14:paraId="2CFEE89D" w14:textId="77777777" w:rsidR="000367D4" w:rsidRDefault="000367D4" w:rsidP="000367D4">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Option 4: Up to network configuration</w:t>
            </w:r>
          </w:p>
          <w:p w14:paraId="7C222369" w14:textId="03BD059E" w:rsidR="000367D4" w:rsidRPr="000367D4" w:rsidRDefault="000367D4" w:rsidP="004036A3">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 xml:space="preserve">Option 5: Other solutions </w:t>
            </w:r>
          </w:p>
        </w:tc>
      </w:tr>
    </w:tbl>
    <w:p w14:paraId="3D3EA336" w14:textId="7C5426D1" w:rsidR="000367D4" w:rsidRDefault="00A734C9" w:rsidP="004036A3">
      <w:pPr>
        <w:rPr>
          <w:lang w:eastAsia="x-none"/>
        </w:rPr>
      </w:pPr>
      <w:r>
        <w:rPr>
          <w:lang w:eastAsia="x-none"/>
        </w:rPr>
        <w:t xml:space="preserve">Regarding aperiodic MUSIM gap, as mentioned in P1, there is </w:t>
      </w:r>
      <w:r w:rsidRPr="00A734C9">
        <w:rPr>
          <w:lang w:eastAsia="x-none"/>
        </w:rPr>
        <w:t>no need to assign priority of aperiodic MUSIM gap. In case of collision, aperiodic MUSIM gap shall override other gaps.</w:t>
      </w:r>
      <w:r w:rsidR="00290A9E">
        <w:rPr>
          <w:lang w:eastAsia="x-none"/>
        </w:rPr>
        <w:t xml:space="preserve"> For periodic MUSIM gap, although it technically makes sense that gap for paging shall be with higher priority than MUSIM gap, we still prefer to leave it to network configuration. </w:t>
      </w:r>
      <w:r w:rsidR="00D416AF">
        <w:rPr>
          <w:lang w:eastAsia="x-none"/>
        </w:rPr>
        <w:t>On one hand we don’t think it is necessary to indicate use case when requesting MUSIM gaps. On the other hand, UE may even request multiple MUSIM gaps for paging reception since UE needs to perform AGC and T/F tracking before paging occasion. To avoid too much negative impact on NW A performance, it is better to leave it to NW A control. Otherwise NW A may not even allow MUSIM gaps for the UE.</w:t>
      </w:r>
    </w:p>
    <w:p w14:paraId="4362235A" w14:textId="2A9F5802" w:rsidR="00CD1133" w:rsidRDefault="00CD1133" w:rsidP="00CD1133">
      <w:pPr>
        <w:pStyle w:val="Caption"/>
      </w:pPr>
      <w:bookmarkStart w:id="8" w:name="_Ref127478188"/>
      <w:r>
        <w:t xml:space="preserve">Proposal </w:t>
      </w:r>
      <w:r>
        <w:fldChar w:fldCharType="begin"/>
      </w:r>
      <w:r>
        <w:instrText xml:space="preserve"> SEQ Proposal \* ARABIC </w:instrText>
      </w:r>
      <w:r>
        <w:fldChar w:fldCharType="separate"/>
      </w:r>
      <w:r w:rsidR="00DD42B0">
        <w:rPr>
          <w:noProof/>
        </w:rPr>
        <w:t>5</w:t>
      </w:r>
      <w:r>
        <w:fldChar w:fldCharType="end"/>
      </w:r>
      <w:r>
        <w:t xml:space="preserve">: priority of periodic gaps shall be up to network </w:t>
      </w:r>
      <w:r w:rsidR="0029690F">
        <w:t>configuration</w:t>
      </w:r>
      <w:r>
        <w:t>.</w:t>
      </w:r>
      <w:bookmarkEnd w:id="8"/>
    </w:p>
    <w:p w14:paraId="6227F6DD" w14:textId="32367033" w:rsidR="00C319BF" w:rsidRDefault="00C319BF" w:rsidP="00C319BF">
      <w:pPr>
        <w:rPr>
          <w:lang w:eastAsia="x-none"/>
        </w:rPr>
      </w:pPr>
    </w:p>
    <w:p w14:paraId="6D7B2E4A" w14:textId="727FF201" w:rsidR="00C319BF" w:rsidRDefault="00C319BF" w:rsidP="00C319BF">
      <w:pPr>
        <w:rPr>
          <w:lang w:eastAsia="x-none"/>
        </w:rPr>
      </w:pPr>
      <w:r>
        <w:rPr>
          <w:lang w:eastAsia="x-none"/>
        </w:rPr>
        <w:t>Next issue</w:t>
      </w:r>
      <w:r w:rsidR="009C7579">
        <w:rPr>
          <w:lang w:eastAsia="x-none"/>
        </w:rPr>
        <w:t xml:space="preserve"> is about </w:t>
      </w:r>
      <w:r w:rsidR="009C7579">
        <w:rPr>
          <w:bCs/>
          <w:lang w:eastAsia="x-none"/>
        </w:rPr>
        <w:t>d</w:t>
      </w:r>
      <w:r w:rsidR="009C7579" w:rsidRPr="009C7579">
        <w:rPr>
          <w:bCs/>
          <w:lang w:eastAsia="x-none"/>
        </w:rPr>
        <w:t>efinition of the collision between different MUSIM gaps:</w:t>
      </w:r>
    </w:p>
    <w:tbl>
      <w:tblPr>
        <w:tblStyle w:val="TableGrid"/>
        <w:tblW w:w="0" w:type="auto"/>
        <w:tblLook w:val="04A0" w:firstRow="1" w:lastRow="0" w:firstColumn="1" w:lastColumn="0" w:noHBand="0" w:noVBand="1"/>
      </w:tblPr>
      <w:tblGrid>
        <w:gridCol w:w="9629"/>
      </w:tblGrid>
      <w:tr w:rsidR="00C319BF" w14:paraId="6FDE030A" w14:textId="77777777" w:rsidTr="00C319BF">
        <w:tc>
          <w:tcPr>
            <w:tcW w:w="9629" w:type="dxa"/>
          </w:tcPr>
          <w:p w14:paraId="3327889A" w14:textId="77777777" w:rsidR="00C319BF" w:rsidRDefault="00C319BF" w:rsidP="00C319BF">
            <w:pPr>
              <w:rPr>
                <w:b/>
                <w:color w:val="0070C0"/>
                <w:u w:val="single"/>
                <w:lang w:eastAsia="ko-KR"/>
              </w:rPr>
            </w:pPr>
            <w:r>
              <w:rPr>
                <w:b/>
                <w:color w:val="0070C0"/>
                <w:u w:val="single"/>
                <w:lang w:eastAsia="ko-KR"/>
              </w:rPr>
              <w:t xml:space="preserve">Issue 2-2-1: Definition of the collision between different MUSIM gaps </w:t>
            </w:r>
          </w:p>
          <w:p w14:paraId="0EB03A10" w14:textId="77777777" w:rsidR="00C319BF" w:rsidRDefault="00C319BF" w:rsidP="00C319BF">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19B0418B" w14:textId="77777777" w:rsidR="00C319BF" w:rsidRDefault="00C319BF" w:rsidP="00C319BF">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 xml:space="preserve">Option 1: The gap proximity condition for the Rel-17 concurrent gap collision should be reused </w:t>
            </w:r>
            <w:r>
              <w:rPr>
                <w:rFonts w:hint="eastAsia"/>
                <w:color w:val="0070C0"/>
                <w:szCs w:val="24"/>
                <w:lang w:eastAsia="zh-CN"/>
              </w:rPr>
              <w:t>for</w:t>
            </w:r>
            <w:r>
              <w:rPr>
                <w:color w:val="0070C0"/>
                <w:szCs w:val="24"/>
                <w:lang w:eastAsia="zh-CN"/>
              </w:rPr>
              <w:t xml:space="preserve"> the collision between different MUSIM gap when priority rules are used to handle the collision between MUSIM gaps (Apple vivo oppo)</w:t>
            </w:r>
          </w:p>
          <w:p w14:paraId="19CF4126" w14:textId="77777777" w:rsidR="00C319BF" w:rsidRDefault="00C319BF" w:rsidP="00C319BF">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 xml:space="preserve">Option 1a: The gap proximity condition for the Rel-17 concurrent gap collision should be reused </w:t>
            </w:r>
            <w:r>
              <w:rPr>
                <w:rFonts w:hint="eastAsia"/>
                <w:color w:val="0070C0"/>
                <w:szCs w:val="24"/>
                <w:lang w:eastAsia="zh-CN"/>
              </w:rPr>
              <w:t>for</w:t>
            </w:r>
            <w:r>
              <w:rPr>
                <w:color w:val="0070C0"/>
                <w:szCs w:val="24"/>
                <w:lang w:eastAsia="zh-CN"/>
              </w:rPr>
              <w:t xml:space="preserve"> the collision between different MUSIM gap (CMCC xiaomi MTK Ericsson)</w:t>
            </w:r>
          </w:p>
          <w:p w14:paraId="3F030581" w14:textId="77777777" w:rsidR="00C319BF" w:rsidRDefault="00C319BF" w:rsidP="00C319BF">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Option 2: No definition for collisions between MUSIM gaps is needed. (Qualcomm)</w:t>
            </w:r>
          </w:p>
          <w:p w14:paraId="71F6F044" w14:textId="77777777" w:rsidR="00C319BF" w:rsidRDefault="00C319BF" w:rsidP="00C319BF">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WF</w:t>
            </w:r>
          </w:p>
          <w:p w14:paraId="2F2D1727" w14:textId="7B79B74A" w:rsidR="00C319BF" w:rsidRPr="00C319BF" w:rsidRDefault="00C319BF" w:rsidP="00C319BF">
            <w:pPr>
              <w:pStyle w:val="ListParagraph"/>
              <w:widowControl/>
              <w:numPr>
                <w:ilvl w:val="1"/>
                <w:numId w:val="34"/>
              </w:numPr>
              <w:autoSpaceDE/>
              <w:autoSpaceDN/>
              <w:adjustRightInd/>
              <w:spacing w:after="120" w:line="240" w:lineRule="auto"/>
              <w:ind w:firstLineChars="0"/>
              <w:rPr>
                <w:color w:val="0070C0"/>
                <w:szCs w:val="24"/>
                <w:lang w:eastAsia="zh-CN"/>
              </w:rPr>
            </w:pPr>
            <w:r>
              <w:rPr>
                <w:color w:val="0070C0"/>
                <w:szCs w:val="24"/>
                <w:lang w:eastAsia="zh-CN"/>
              </w:rPr>
              <w:t>Non consensus and continue discussion</w:t>
            </w:r>
          </w:p>
        </w:tc>
      </w:tr>
    </w:tbl>
    <w:p w14:paraId="2F16F7B8" w14:textId="534DE6D9" w:rsidR="00C319BF" w:rsidRDefault="00ED67B2" w:rsidP="00C319BF">
      <w:pPr>
        <w:rPr>
          <w:lang w:eastAsia="x-none"/>
        </w:rPr>
      </w:pPr>
      <w:r>
        <w:rPr>
          <w:lang w:eastAsia="x-none"/>
        </w:rPr>
        <w:t xml:space="preserve">Both option 1 and 1a are supported. </w:t>
      </w:r>
    </w:p>
    <w:p w14:paraId="6E9DF223" w14:textId="7FED2094" w:rsidR="0081145D" w:rsidRDefault="0081145D" w:rsidP="0081145D">
      <w:pPr>
        <w:pStyle w:val="Caption"/>
      </w:pPr>
      <w:bookmarkStart w:id="9" w:name="_Ref127478190"/>
      <w:r>
        <w:t xml:space="preserve">Proposal </w:t>
      </w:r>
      <w:r>
        <w:fldChar w:fldCharType="begin"/>
      </w:r>
      <w:r>
        <w:instrText xml:space="preserve"> SEQ Proposal \* ARABIC </w:instrText>
      </w:r>
      <w:r>
        <w:fldChar w:fldCharType="separate"/>
      </w:r>
      <w:r w:rsidR="00DD42B0">
        <w:rPr>
          <w:noProof/>
        </w:rPr>
        <w:t>6</w:t>
      </w:r>
      <w:r>
        <w:fldChar w:fldCharType="end"/>
      </w:r>
      <w:r>
        <w:t xml:space="preserve">: </w:t>
      </w:r>
      <w:r w:rsidRPr="0081145D">
        <w:t xml:space="preserve">The gap proximity condition for the Rel-17 concurrent gap collision should be reused </w:t>
      </w:r>
      <w:r w:rsidRPr="0081145D">
        <w:rPr>
          <w:rFonts w:hint="eastAsia"/>
        </w:rPr>
        <w:t>for</w:t>
      </w:r>
      <w:r w:rsidRPr="0081145D">
        <w:t xml:space="preserve"> the collision between different MUSIM gap</w:t>
      </w:r>
      <w:r>
        <w:t>.</w:t>
      </w:r>
      <w:bookmarkEnd w:id="9"/>
    </w:p>
    <w:p w14:paraId="1E7CF636" w14:textId="3AFE3FDF" w:rsidR="0081145D" w:rsidRDefault="0081145D" w:rsidP="0081145D">
      <w:pPr>
        <w:rPr>
          <w:lang w:eastAsia="x-none"/>
        </w:rPr>
      </w:pPr>
    </w:p>
    <w:p w14:paraId="46E52813" w14:textId="52C953BE" w:rsidR="0081145D" w:rsidRDefault="00D94460" w:rsidP="0081145D">
      <w:pPr>
        <w:rPr>
          <w:lang w:eastAsia="x-none"/>
        </w:rPr>
      </w:pPr>
      <w:r>
        <w:rPr>
          <w:lang w:eastAsia="x-none"/>
        </w:rPr>
        <w:t>Next issue is</w:t>
      </w:r>
      <w:r w:rsidR="00931596">
        <w:rPr>
          <w:lang w:eastAsia="x-none"/>
        </w:rPr>
        <w:t xml:space="preserve"> about </w:t>
      </w:r>
      <w:r w:rsidR="00931596">
        <w:rPr>
          <w:bCs/>
          <w:lang w:eastAsia="x-none"/>
        </w:rPr>
        <w:t>s</w:t>
      </w:r>
      <w:r w:rsidR="00931596" w:rsidRPr="00931596">
        <w:rPr>
          <w:bCs/>
          <w:lang w:eastAsia="x-none"/>
        </w:rPr>
        <w:t>olutions for collision between different MUSIM gaps:</w:t>
      </w:r>
    </w:p>
    <w:tbl>
      <w:tblPr>
        <w:tblStyle w:val="TableGrid"/>
        <w:tblW w:w="0" w:type="auto"/>
        <w:tblLook w:val="04A0" w:firstRow="1" w:lastRow="0" w:firstColumn="1" w:lastColumn="0" w:noHBand="0" w:noVBand="1"/>
      </w:tblPr>
      <w:tblGrid>
        <w:gridCol w:w="9629"/>
      </w:tblGrid>
      <w:tr w:rsidR="001027E3" w14:paraId="0F03D541" w14:textId="77777777" w:rsidTr="001027E3">
        <w:tc>
          <w:tcPr>
            <w:tcW w:w="9629" w:type="dxa"/>
          </w:tcPr>
          <w:p w14:paraId="0440DC3F" w14:textId="77777777" w:rsidR="001027E3" w:rsidRDefault="001027E3" w:rsidP="001027E3">
            <w:pPr>
              <w:rPr>
                <w:b/>
                <w:color w:val="0070C0"/>
                <w:u w:val="single"/>
                <w:lang w:eastAsia="ko-KR"/>
              </w:rPr>
            </w:pPr>
            <w:r>
              <w:rPr>
                <w:b/>
                <w:color w:val="0070C0"/>
                <w:u w:val="single"/>
                <w:lang w:eastAsia="ko-KR"/>
              </w:rPr>
              <w:t>Issue 2-2-2: Solutions for collision between different MUSIM gaps</w:t>
            </w:r>
          </w:p>
          <w:p w14:paraId="474E0A71" w14:textId="77777777" w:rsidR="001027E3" w:rsidRDefault="001027E3" w:rsidP="001027E3">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17F37BAD" w14:textId="77777777" w:rsidR="001027E3" w:rsidRDefault="001027E3" w:rsidP="001027E3">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P1: Priority rule can be used as baseline for collision between different MUSIMs (Apple Xiaomi vivo oppo Nokia MTK)</w:t>
            </w:r>
          </w:p>
          <w:p w14:paraId="72DC6187" w14:textId="77777777" w:rsidR="001027E3" w:rsidRDefault="001027E3" w:rsidP="001027E3">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P1-1: UE should not monitor multiple frequency layers at the same ltime during collision (UE should only monitor the frequency layer associated to a higher priority MUSIM gap); the lower priority gap occasions are considered as dropped; Data scheduling is resumed on the dropped gap occasions. (MTK)</w:t>
            </w:r>
          </w:p>
          <w:p w14:paraId="0B967567" w14:textId="77777777" w:rsidR="001027E3" w:rsidRDefault="001027E3" w:rsidP="001027E3">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 xml:space="preserve">P2: </w:t>
            </w:r>
            <w:r>
              <w:rPr>
                <w:color w:val="4472C4"/>
              </w:rPr>
              <w:t>MUSIM gaps could be kept/merged when different MUSIM gaps collide (oppo Huawei)</w:t>
            </w:r>
          </w:p>
          <w:p w14:paraId="26229F8D" w14:textId="77777777" w:rsidR="001027E3" w:rsidRDefault="001027E3" w:rsidP="001027E3">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P2-1: If multiple MUSIM gap instances overlap or occur back-to-back, they are merged into a single instance comprising the union of the individual gap instances. (Qualcomm)</w:t>
            </w:r>
          </w:p>
          <w:p w14:paraId="194FA15E" w14:textId="77777777" w:rsidR="001027E3" w:rsidRDefault="001027E3" w:rsidP="001027E3">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If the distance between two MUSIM gap instances is ≤ [4] ms, they are merged into a single instance comprising the union of the individual gap instances and the space between them.</w:t>
            </w:r>
          </w:p>
          <w:p w14:paraId="1EEE4F05" w14:textId="77777777" w:rsidR="001027E3" w:rsidRDefault="001027E3" w:rsidP="001027E3">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If the distance between two MUSIM gap instances is &gt; [4] ms, both individual gap instances are kept separately.</w:t>
            </w:r>
          </w:p>
          <w:p w14:paraId="375A2B50" w14:textId="77777777" w:rsidR="001027E3" w:rsidRDefault="001027E3" w:rsidP="001027E3">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P3: Priority based rule should be used as baseline and non-dropped solution could be used when corresponding conditions are satisfied (vivo)</w:t>
            </w:r>
          </w:p>
          <w:p w14:paraId="193C7441" w14:textId="77777777" w:rsidR="001027E3" w:rsidRDefault="001027E3" w:rsidP="001027E3">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P3-1: When the time duration between the two closest gap occasions within the two measurement gap patterns is shorter than [4]ms, (Ericsson)</w:t>
            </w:r>
          </w:p>
          <w:p w14:paraId="3F44B36F" w14:textId="77777777" w:rsidR="001027E3" w:rsidRDefault="001027E3" w:rsidP="001027E3">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If the second gap occasion is for paging, UE should keep both gap occasions instead of dropping any of them,</w:t>
            </w:r>
          </w:p>
          <w:p w14:paraId="49A490A6" w14:textId="77777777" w:rsidR="001027E3" w:rsidRDefault="001027E3" w:rsidP="001027E3">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If one of the gaps is aperiodic gap, the aperiodic gap should have higher priority than another MUSIM gap,</w:t>
            </w:r>
          </w:p>
          <w:p w14:paraId="494E1CA7" w14:textId="77777777" w:rsidR="001027E3" w:rsidRDefault="001027E3" w:rsidP="001027E3">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Otherwise, the Rel-17 gap priority rule will be applied among the MUSIM gaps.</w:t>
            </w:r>
          </w:p>
          <w:p w14:paraId="54ADFF2B" w14:textId="77777777" w:rsidR="001027E3" w:rsidRDefault="001027E3" w:rsidP="001027E3">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The configured priorities for MUSIM gaps are invalid when MUSIM paging gap collides with other MUSIM gaps.</w:t>
            </w:r>
          </w:p>
          <w:p w14:paraId="3222FFEB" w14:textId="77777777" w:rsidR="001027E3" w:rsidRDefault="001027E3" w:rsidP="001027E3">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P4: Further discuss merging MUSIM gaps into a single instance comprising the union of the individual gap instances (Nokia)</w:t>
            </w:r>
          </w:p>
          <w:p w14:paraId="03C0B869" w14:textId="77777777" w:rsidR="001027E3" w:rsidRDefault="001027E3" w:rsidP="001027E3">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WF</w:t>
            </w:r>
          </w:p>
          <w:p w14:paraId="136F460D" w14:textId="77777777" w:rsidR="001027E3" w:rsidRDefault="001027E3" w:rsidP="001027E3">
            <w:pPr>
              <w:pStyle w:val="ListParagraph"/>
              <w:widowControl/>
              <w:numPr>
                <w:ilvl w:val="1"/>
                <w:numId w:val="34"/>
              </w:numPr>
              <w:autoSpaceDE/>
              <w:autoSpaceDN/>
              <w:adjustRightInd/>
              <w:spacing w:after="120" w:line="240" w:lineRule="auto"/>
              <w:ind w:firstLineChars="0"/>
              <w:rPr>
                <w:color w:val="0070C0"/>
                <w:szCs w:val="24"/>
                <w:lang w:eastAsia="zh-CN"/>
              </w:rPr>
            </w:pPr>
            <w:r>
              <w:rPr>
                <w:color w:val="0070C0"/>
                <w:szCs w:val="24"/>
                <w:lang w:eastAsia="zh-CN"/>
              </w:rPr>
              <w:t>Suggest the following options are used for further discussion:</w:t>
            </w:r>
          </w:p>
          <w:p w14:paraId="2EDF1327" w14:textId="65A6A9DC" w:rsidR="001027E3" w:rsidRPr="00B106CF" w:rsidRDefault="001027E3" w:rsidP="001027E3">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 xml:space="preserve">Option 1: </w:t>
            </w:r>
            <w:r w:rsidR="00E4331A">
              <w:rPr>
                <w:color w:val="0070C0"/>
                <w:szCs w:val="24"/>
                <w:lang w:eastAsia="zh-CN"/>
              </w:rPr>
              <w:t xml:space="preserve">Priority based solution is used for </w:t>
            </w:r>
            <w:r w:rsidR="00E4331A" w:rsidRPr="00B106CF">
              <w:rPr>
                <w:color w:val="0070C0"/>
                <w:szCs w:val="24"/>
                <w:lang w:eastAsia="zh-CN"/>
              </w:rPr>
              <w:t>collision between different MUSIM gaps</w:t>
            </w:r>
          </w:p>
          <w:p w14:paraId="3EEE7C03" w14:textId="77777777" w:rsidR="001027E3" w:rsidRDefault="001027E3" w:rsidP="001027E3">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 xml:space="preserve">Option 2: Kept/merged solution is used for </w:t>
            </w:r>
            <w:r w:rsidRPr="00B106CF">
              <w:rPr>
                <w:color w:val="0070C0"/>
                <w:szCs w:val="24"/>
                <w:lang w:eastAsia="zh-CN"/>
              </w:rPr>
              <w:t>collision between different MUSIM gaps</w:t>
            </w:r>
          </w:p>
          <w:p w14:paraId="5E184572" w14:textId="77777777" w:rsidR="001027E3" w:rsidRDefault="001027E3" w:rsidP="001027E3">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Option 3: Use both option 1 and 2 as the solution</w:t>
            </w:r>
          </w:p>
          <w:p w14:paraId="5AA88BB0" w14:textId="642D15C1" w:rsidR="001027E3" w:rsidRDefault="001027E3" w:rsidP="001027E3">
            <w:pPr>
              <w:pStyle w:val="ListParagraph"/>
              <w:widowControl/>
              <w:numPr>
                <w:ilvl w:val="2"/>
                <w:numId w:val="34"/>
              </w:numPr>
              <w:autoSpaceDE/>
              <w:autoSpaceDN/>
              <w:adjustRightInd/>
              <w:spacing w:after="120" w:line="240" w:lineRule="auto"/>
              <w:ind w:firstLineChars="0"/>
            </w:pPr>
            <w:r>
              <w:rPr>
                <w:color w:val="0070C0"/>
                <w:szCs w:val="24"/>
                <w:lang w:eastAsia="zh-CN"/>
              </w:rPr>
              <w:t>Option 4: Other solutions</w:t>
            </w:r>
          </w:p>
        </w:tc>
      </w:tr>
    </w:tbl>
    <w:p w14:paraId="0319DF64" w14:textId="73329EF2" w:rsidR="00D94460" w:rsidRDefault="00E4331A" w:rsidP="0081145D">
      <w:pPr>
        <w:rPr>
          <w:lang w:eastAsia="x-none"/>
        </w:rPr>
      </w:pPr>
      <w:r>
        <w:rPr>
          <w:lang w:eastAsia="x-none"/>
        </w:rPr>
        <w:t xml:space="preserve">We support option 1 in the recommended WF, i.e., </w:t>
      </w:r>
      <w:r w:rsidRPr="00E4331A">
        <w:rPr>
          <w:lang w:eastAsia="x-none"/>
        </w:rPr>
        <w:t>Priority based solution is used for collision between different MUSIM gaps</w:t>
      </w:r>
      <w:r>
        <w:rPr>
          <w:lang w:eastAsia="x-none"/>
        </w:rPr>
        <w:t xml:space="preserve">. Regarding the kept/merged solution in option 2, </w:t>
      </w:r>
      <w:r w:rsidR="00DC27B4">
        <w:rPr>
          <w:lang w:eastAsia="x-none"/>
        </w:rPr>
        <w:t xml:space="preserve">we are wondering if UE needs to </w:t>
      </w:r>
      <w:r w:rsidR="00A45C7A">
        <w:rPr>
          <w:lang w:eastAsia="x-none"/>
        </w:rPr>
        <w:t>conduct multiple operations which are supposed to be done within each individual gap. If so, we do have concern from UE complexity point of view. If not, it seems no need to merge all the overlapped MUSIM gaps since UE shall be able to successfully conduct the operation within the specific MUSIM gap even if other MUSIM gaps are not configured.</w:t>
      </w:r>
    </w:p>
    <w:p w14:paraId="7808AE89" w14:textId="54C07BBF" w:rsidR="001B5C70" w:rsidRDefault="001B5C70" w:rsidP="001B5C70">
      <w:pPr>
        <w:pStyle w:val="Caption"/>
      </w:pPr>
      <w:bookmarkStart w:id="10" w:name="_Ref127478192"/>
      <w:r>
        <w:t xml:space="preserve">Proposal </w:t>
      </w:r>
      <w:r>
        <w:fldChar w:fldCharType="begin"/>
      </w:r>
      <w:r>
        <w:instrText xml:space="preserve"> SEQ Proposal \* ARABIC </w:instrText>
      </w:r>
      <w:r>
        <w:fldChar w:fldCharType="separate"/>
      </w:r>
      <w:r w:rsidR="00DD42B0">
        <w:rPr>
          <w:noProof/>
        </w:rPr>
        <w:t>7</w:t>
      </w:r>
      <w:r>
        <w:fldChar w:fldCharType="end"/>
      </w:r>
      <w:r>
        <w:t xml:space="preserve">: </w:t>
      </w:r>
      <w:r w:rsidR="00BB428F" w:rsidRPr="00BB428F">
        <w:t>Priority based solution is used for collision between different MUSIM gaps</w:t>
      </w:r>
      <w:r w:rsidR="00BB428F">
        <w:t>.</w:t>
      </w:r>
      <w:bookmarkEnd w:id="10"/>
      <w:r w:rsidR="00BB428F">
        <w:t xml:space="preserve"> </w:t>
      </w:r>
    </w:p>
    <w:p w14:paraId="7B9A29D3" w14:textId="77777777" w:rsidR="00D94460" w:rsidRPr="0081145D" w:rsidRDefault="00D94460" w:rsidP="0081145D">
      <w:pPr>
        <w:rPr>
          <w:lang w:eastAsia="x-none"/>
        </w:rPr>
      </w:pPr>
    </w:p>
    <w:p w14:paraId="094AE54E" w14:textId="1681DC5C" w:rsidR="00E85D30" w:rsidRDefault="00B47FF2" w:rsidP="004036A3">
      <w:pPr>
        <w:rPr>
          <w:lang w:eastAsia="x-none"/>
        </w:rPr>
      </w:pPr>
      <w:r>
        <w:rPr>
          <w:lang w:eastAsia="x-none"/>
        </w:rPr>
        <w:t>Next issue is</w:t>
      </w:r>
      <w:r w:rsidR="00631956">
        <w:rPr>
          <w:lang w:eastAsia="x-none"/>
        </w:rPr>
        <w:t xml:space="preserve"> about </w:t>
      </w:r>
      <w:r w:rsidR="00631956">
        <w:rPr>
          <w:bCs/>
          <w:lang w:eastAsia="x-none"/>
        </w:rPr>
        <w:t>s</w:t>
      </w:r>
      <w:r w:rsidR="00631956" w:rsidRPr="00631956">
        <w:rPr>
          <w:bCs/>
          <w:lang w:eastAsia="x-none"/>
        </w:rPr>
        <w:t>olutions for collision between MUSIM gap and Type-2 MG:</w:t>
      </w:r>
    </w:p>
    <w:tbl>
      <w:tblPr>
        <w:tblStyle w:val="TableGrid"/>
        <w:tblW w:w="0" w:type="auto"/>
        <w:tblLook w:val="04A0" w:firstRow="1" w:lastRow="0" w:firstColumn="1" w:lastColumn="0" w:noHBand="0" w:noVBand="1"/>
      </w:tblPr>
      <w:tblGrid>
        <w:gridCol w:w="9629"/>
      </w:tblGrid>
      <w:tr w:rsidR="00B47FF2" w14:paraId="33AA290A" w14:textId="77777777" w:rsidTr="00B47FF2">
        <w:tc>
          <w:tcPr>
            <w:tcW w:w="9629" w:type="dxa"/>
          </w:tcPr>
          <w:p w14:paraId="21F52419" w14:textId="77777777" w:rsidR="00B47FF2" w:rsidRDefault="00B47FF2" w:rsidP="00B47FF2">
            <w:pPr>
              <w:rPr>
                <w:b/>
                <w:color w:val="0070C0"/>
                <w:u w:val="single"/>
                <w:lang w:eastAsia="ko-KR"/>
              </w:rPr>
            </w:pPr>
            <w:r>
              <w:rPr>
                <w:b/>
                <w:color w:val="0070C0"/>
                <w:u w:val="single"/>
                <w:lang w:eastAsia="ko-KR"/>
              </w:rPr>
              <w:t>Issue 2-3-1:  Solutions for collision between MUSIM gap and Type-2 MG</w:t>
            </w:r>
          </w:p>
          <w:p w14:paraId="5476A727" w14:textId="77777777" w:rsidR="00B47FF2" w:rsidRDefault="00B47FF2" w:rsidP="00B47FF2">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66F7555D" w14:textId="77777777" w:rsidR="00B47FF2" w:rsidRDefault="00B47FF2" w:rsidP="00B47FF2">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P1: Priority based solution is reused for gap collision handling between MUSIM gap and legacy gaps. For priority-based solution, when two or more gaps collide, only the highest priority gap is kept and all other gaps are dropped. (Apple Huawei)</w:t>
            </w:r>
          </w:p>
          <w:p w14:paraId="3992B497" w14:textId="77777777" w:rsidR="00B47FF2" w:rsidRDefault="00B47FF2" w:rsidP="00B47FF2">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P1-1: Priority-based solution can be used for the collision between MUSIM gaps and Type-2 MG for MUSIM gaps other than aperiodic MUSIM gap, MUSIM gap for paging reception (vivo)</w:t>
            </w:r>
          </w:p>
          <w:p w14:paraId="4C26DC99" w14:textId="77777777" w:rsidR="00B47FF2" w:rsidRDefault="00B47FF2" w:rsidP="00B47FF2">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 xml:space="preserve">P2: On gap sharing rule: </w:t>
            </w:r>
          </w:p>
          <w:p w14:paraId="09E9A7F6" w14:textId="77777777" w:rsidR="00B47FF2" w:rsidRDefault="00B47FF2" w:rsidP="00B47FF2">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P2-1: On top of priority-based solution, RAN4 shall also study the gap sharing based solution, at least for the scenario equal priority is assigned for different gap patterns (Apple)</w:t>
            </w:r>
          </w:p>
          <w:p w14:paraId="63DD3BB1" w14:textId="77777777" w:rsidR="00B47FF2" w:rsidRDefault="00B47FF2" w:rsidP="00B47FF2">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P2-2: Deprioritize sharing rule between MUSIM gap and legacy gaps in the first stage (oppo)</w:t>
            </w:r>
          </w:p>
          <w:p w14:paraId="3947DF66" w14:textId="77777777" w:rsidR="00B47FF2" w:rsidRDefault="00B47FF2" w:rsidP="00B47FF2">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P2-3: Sharing rule is considered only if clear use case and benefits are identified. (Huawei)</w:t>
            </w:r>
          </w:p>
          <w:p w14:paraId="15522DB0" w14:textId="77777777" w:rsidR="00B47FF2" w:rsidRDefault="00B47FF2" w:rsidP="00B47FF2">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Agreement:</w:t>
            </w:r>
          </w:p>
          <w:p w14:paraId="0CAF866B" w14:textId="77777777" w:rsidR="00B47FF2" w:rsidRDefault="00B47FF2" w:rsidP="00B47FF2">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Update the agreement of</w:t>
            </w:r>
            <w:r w:rsidRPr="006B09EF">
              <w:rPr>
                <w:color w:val="0070C0"/>
                <w:szCs w:val="24"/>
                <w:lang w:eastAsia="zh-CN"/>
              </w:rPr>
              <w:t xml:space="preserve"> </w:t>
            </w:r>
            <w:r>
              <w:rPr>
                <w:color w:val="0070C0"/>
                <w:szCs w:val="24"/>
                <w:lang w:eastAsia="zh-CN"/>
              </w:rPr>
              <w:t xml:space="preserve">Issue 2-3-2-2 of </w:t>
            </w:r>
            <w:r w:rsidRPr="00750F18">
              <w:rPr>
                <w:color w:val="0070C0"/>
                <w:szCs w:val="24"/>
                <w:lang w:eastAsia="zh-CN"/>
              </w:rPr>
              <w:t>R4-2214349</w:t>
            </w:r>
            <w:r>
              <w:rPr>
                <w:color w:val="0070C0"/>
                <w:szCs w:val="24"/>
                <w:lang w:eastAsia="zh-CN"/>
              </w:rPr>
              <w:t xml:space="preserve"> of RAN4 #104 as “</w:t>
            </w:r>
            <w:r w:rsidRPr="00494BFF">
              <w:rPr>
                <w:color w:val="0070C0"/>
                <w:szCs w:val="24"/>
                <w:lang w:eastAsia="zh-CN"/>
              </w:rPr>
              <w:t xml:space="preserve">Priority-based gap collision handling introduced in concurrent gaps design can be used as a base for collisions between MUSIM gap and </w:t>
            </w:r>
            <w:r>
              <w:rPr>
                <w:color w:val="0070C0"/>
                <w:szCs w:val="24"/>
                <w:lang w:eastAsia="zh-CN"/>
              </w:rPr>
              <w:t xml:space="preserve">Type -2 MG”. </w:t>
            </w:r>
          </w:p>
          <w:p w14:paraId="7CC52F07" w14:textId="6EBEBA73" w:rsidR="00B47FF2" w:rsidRPr="00B47FF2" w:rsidRDefault="00B47FF2" w:rsidP="004036A3">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Continue discussion on P2.</w:t>
            </w:r>
          </w:p>
        </w:tc>
      </w:tr>
    </w:tbl>
    <w:p w14:paraId="015AD352" w14:textId="0DF639CD" w:rsidR="00085251" w:rsidRDefault="00085251" w:rsidP="00085251">
      <w:pPr>
        <w:rPr>
          <w:lang w:eastAsia="x-none"/>
        </w:rPr>
      </w:pPr>
      <w:r>
        <w:rPr>
          <w:lang w:eastAsia="x-none"/>
        </w:rPr>
        <w:t>Gap sharing has been discussed for several meetings. One possible solution is to confirm that NW will not configure equal priority for different gaps. Otherwise, RAN4 still needs to discuss UE measurement behaviour when equal priority is configured, for which we believe gap sharing rule is good candidate.</w:t>
      </w:r>
    </w:p>
    <w:p w14:paraId="1469AF0F" w14:textId="6A9933D9" w:rsidR="00085251" w:rsidRDefault="00085251" w:rsidP="00085251">
      <w:pPr>
        <w:pStyle w:val="Caption"/>
      </w:pPr>
      <w:bookmarkStart w:id="11" w:name="_Ref126919979"/>
      <w:r>
        <w:t xml:space="preserve">Proposal </w:t>
      </w:r>
      <w:r>
        <w:fldChar w:fldCharType="begin"/>
      </w:r>
      <w:r>
        <w:instrText xml:space="preserve"> SEQ Proposal \* ARABIC </w:instrText>
      </w:r>
      <w:r>
        <w:fldChar w:fldCharType="separate"/>
      </w:r>
      <w:r w:rsidR="00DD42B0">
        <w:rPr>
          <w:noProof/>
        </w:rPr>
        <w:t>8</w:t>
      </w:r>
      <w:r>
        <w:fldChar w:fldCharType="end"/>
      </w:r>
      <w:r>
        <w:t>: two options to address equal priority:</w:t>
      </w:r>
      <w:bookmarkEnd w:id="11"/>
    </w:p>
    <w:p w14:paraId="356D83C1" w14:textId="77777777" w:rsidR="00085251" w:rsidRPr="003E04A4" w:rsidRDefault="00085251" w:rsidP="00085251">
      <w:pPr>
        <w:pStyle w:val="ListParagraph"/>
        <w:numPr>
          <w:ilvl w:val="0"/>
          <w:numId w:val="35"/>
        </w:numPr>
        <w:ind w:firstLineChars="0"/>
        <w:rPr>
          <w:b/>
          <w:bCs/>
        </w:rPr>
      </w:pPr>
      <w:r w:rsidRPr="003E04A4">
        <w:rPr>
          <w:b/>
          <w:bCs/>
          <w:lang w:val="en-US"/>
        </w:rPr>
        <w:t>Option 1: add requirement applicability that RAN4 requirements do not apply when equal priority is configured for different gaps</w:t>
      </w:r>
    </w:p>
    <w:p w14:paraId="45645605" w14:textId="77777777" w:rsidR="00085251" w:rsidRPr="003E04A4" w:rsidRDefault="00085251" w:rsidP="00085251">
      <w:pPr>
        <w:pStyle w:val="ListParagraph"/>
        <w:numPr>
          <w:ilvl w:val="0"/>
          <w:numId w:val="35"/>
        </w:numPr>
        <w:ind w:firstLineChars="0"/>
        <w:rPr>
          <w:b/>
          <w:bCs/>
        </w:rPr>
      </w:pPr>
      <w:r w:rsidRPr="003E04A4">
        <w:rPr>
          <w:b/>
          <w:bCs/>
          <w:lang w:val="en-US"/>
        </w:rPr>
        <w:t xml:space="preserve">Option 2: introduce </w:t>
      </w:r>
      <w:r w:rsidRPr="003E04A4">
        <w:rPr>
          <w:b/>
          <w:bCs/>
          <w:szCs w:val="24"/>
          <w:lang w:eastAsia="zh-CN"/>
        </w:rPr>
        <w:t>gap sharing rule when two gaps configured with equal priority</w:t>
      </w:r>
    </w:p>
    <w:p w14:paraId="53110A05" w14:textId="51A87D17" w:rsidR="003F0400" w:rsidRDefault="003F0400" w:rsidP="00AD7F3E">
      <w:pPr>
        <w:rPr>
          <w:lang w:val="x-none" w:eastAsia="x-none"/>
        </w:rPr>
      </w:pPr>
    </w:p>
    <w:p w14:paraId="47D3C23B" w14:textId="452C9C9F" w:rsidR="00874FFD" w:rsidRPr="00874FFD" w:rsidRDefault="00874FFD" w:rsidP="00AD7F3E">
      <w:pPr>
        <w:rPr>
          <w:lang w:val="en-US" w:eastAsia="x-none"/>
        </w:rPr>
      </w:pPr>
      <w:r>
        <w:rPr>
          <w:lang w:val="en-US" w:eastAsia="x-none"/>
        </w:rPr>
        <w:t xml:space="preserve">Next issue is about </w:t>
      </w:r>
      <w:r>
        <w:rPr>
          <w:bCs/>
          <w:lang w:eastAsia="x-none"/>
        </w:rPr>
        <w:t>p</w:t>
      </w:r>
      <w:r w:rsidRPr="00874FFD">
        <w:rPr>
          <w:bCs/>
          <w:lang w:eastAsia="x-none"/>
        </w:rPr>
        <w:t>riority of MUSIM against SMTC, and other L3/ L1 measurement resources:</w:t>
      </w:r>
    </w:p>
    <w:tbl>
      <w:tblPr>
        <w:tblStyle w:val="TableGrid"/>
        <w:tblW w:w="0" w:type="auto"/>
        <w:tblLook w:val="04A0" w:firstRow="1" w:lastRow="0" w:firstColumn="1" w:lastColumn="0" w:noHBand="0" w:noVBand="1"/>
      </w:tblPr>
      <w:tblGrid>
        <w:gridCol w:w="9629"/>
      </w:tblGrid>
      <w:tr w:rsidR="00874FFD" w14:paraId="398F9661" w14:textId="77777777" w:rsidTr="00874FFD">
        <w:tc>
          <w:tcPr>
            <w:tcW w:w="9629" w:type="dxa"/>
          </w:tcPr>
          <w:p w14:paraId="5488E306" w14:textId="77777777" w:rsidR="00874FFD" w:rsidRDefault="00874FFD" w:rsidP="00874FFD">
            <w:pPr>
              <w:rPr>
                <w:b/>
                <w:color w:val="0070C0"/>
                <w:u w:val="single"/>
                <w:lang w:eastAsia="ko-KR"/>
              </w:rPr>
            </w:pPr>
            <w:r>
              <w:rPr>
                <w:b/>
                <w:color w:val="0070C0"/>
                <w:u w:val="single"/>
                <w:lang w:eastAsia="ko-KR"/>
              </w:rPr>
              <w:t>Issue 2-4-2: Priority of MUSIM against SMTC, and other L3/ L1 measurement resources</w:t>
            </w:r>
          </w:p>
          <w:p w14:paraId="227A4A94" w14:textId="77777777" w:rsidR="00874FFD" w:rsidRDefault="00874FFD" w:rsidP="00874FFD">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488BCABC" w14:textId="77777777" w:rsidR="00874FFD" w:rsidRDefault="00874FFD" w:rsidP="00874FFD">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 xml:space="preserve">P1: </w:t>
            </w:r>
            <w:r>
              <w:rPr>
                <w:rFonts w:hint="eastAsia"/>
                <w:color w:val="0070C0"/>
                <w:szCs w:val="24"/>
                <w:lang w:eastAsia="zh-CN"/>
              </w:rPr>
              <w:t>MUSIM gaps have higher priority when colliding with SMTC/SSB for L3/L1 measurement</w:t>
            </w:r>
            <w:r>
              <w:rPr>
                <w:color w:val="0070C0"/>
                <w:szCs w:val="24"/>
                <w:lang w:eastAsia="zh-CN"/>
              </w:rPr>
              <w:t xml:space="preserve"> (collisions between L3/L1 measurement resources and MUSIM gaps are handled in the same way as collisions between L3/L1 measurement resources and measurement gaps) (Apple xiaomi vivo oppo Ericsson Huawei MTK Qualcomm)</w:t>
            </w:r>
          </w:p>
          <w:p w14:paraId="35ED6643" w14:textId="77777777" w:rsidR="00874FFD" w:rsidRDefault="00874FFD" w:rsidP="00874FFD">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P2: RAN4 shall strike for optimization between MUSIM gaps and SMTC/L1 in NW A. (Apple)</w:t>
            </w:r>
          </w:p>
          <w:p w14:paraId="6F78FB9E" w14:textId="77777777" w:rsidR="00874FFD" w:rsidRDefault="00874FFD" w:rsidP="00874FFD">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P3: RAN4 not to consider only having a fixed MUSIM priority over SMTC, and other L3/ L1 measurement resources (Nokia)</w:t>
            </w:r>
          </w:p>
          <w:p w14:paraId="0F59D017" w14:textId="77777777" w:rsidR="00874FFD" w:rsidRPr="00F5661B" w:rsidRDefault="00874FFD" w:rsidP="00874FFD">
            <w:pPr>
              <w:pStyle w:val="ListParagraph"/>
              <w:widowControl/>
              <w:numPr>
                <w:ilvl w:val="1"/>
                <w:numId w:val="34"/>
              </w:numPr>
              <w:autoSpaceDE/>
              <w:autoSpaceDN/>
              <w:adjustRightInd/>
              <w:spacing w:after="120" w:line="240" w:lineRule="auto"/>
              <w:ind w:left="1440" w:firstLineChars="0"/>
              <w:rPr>
                <w:color w:val="0070C0"/>
                <w:szCs w:val="24"/>
                <w:lang w:eastAsia="zh-CN"/>
              </w:rPr>
            </w:pPr>
            <w:r w:rsidRPr="00F5661B">
              <w:rPr>
                <w:color w:val="0070C0"/>
                <w:szCs w:val="24"/>
                <w:lang w:eastAsia="zh-CN"/>
              </w:rPr>
              <w:t>P4: When MUSIM gaps collide with DL RS or UL signals, RAN4 to differentiate different usages of the DL RSs and UL signals in NW-A, such as SMTC for L3 measurement, SMTC for Hanover. When NW-A’s RS resources for one-shot RRM procedure collide with MUSIM gaps, MUSIM gaps should have lower priority (Ericsson)</w:t>
            </w:r>
          </w:p>
          <w:p w14:paraId="0390C738" w14:textId="77777777" w:rsidR="00874FFD" w:rsidRDefault="00874FFD" w:rsidP="00874FFD">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WF</w:t>
            </w:r>
          </w:p>
          <w:p w14:paraId="523BCD49" w14:textId="77777777" w:rsidR="00874FFD" w:rsidRDefault="00874FFD" w:rsidP="00AD7F3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Non consensus and continue discussion</w:t>
            </w:r>
          </w:p>
          <w:p w14:paraId="481930BD" w14:textId="77777777" w:rsidR="00C170BE" w:rsidRDefault="00C170BE" w:rsidP="00C170BE">
            <w:pPr>
              <w:autoSpaceDE/>
              <w:autoSpaceDN/>
              <w:adjustRightInd/>
              <w:spacing w:after="120"/>
              <w:rPr>
                <w:color w:val="0070C0"/>
                <w:szCs w:val="24"/>
                <w:lang w:eastAsia="zh-CN"/>
              </w:rPr>
            </w:pPr>
          </w:p>
          <w:p w14:paraId="096FA9B1" w14:textId="77777777" w:rsidR="00C170BE" w:rsidRDefault="00C170BE" w:rsidP="00C170BE">
            <w:pPr>
              <w:rPr>
                <w:b/>
                <w:color w:val="0070C0"/>
                <w:u w:val="single"/>
                <w:lang w:eastAsia="ko-KR"/>
              </w:rPr>
            </w:pPr>
            <w:r>
              <w:rPr>
                <w:b/>
                <w:color w:val="0070C0"/>
                <w:u w:val="single"/>
                <w:lang w:eastAsia="ko-KR"/>
              </w:rPr>
              <w:t>Issue 2-4-3: Priority of MUSIM against uplink signals, such as PRACH, CSI-RS reporting</w:t>
            </w:r>
          </w:p>
          <w:p w14:paraId="1BCD956A" w14:textId="77777777" w:rsidR="00C170BE" w:rsidRDefault="00C170BE" w:rsidP="00C170BE">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38E9BA22" w14:textId="77777777" w:rsidR="00C170BE" w:rsidRDefault="00C170BE" w:rsidP="00C170B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P1: When NW-A’s uplink signals for one-shot RRM procedure collide with MUSIM gaps, MUSIM gaps should have lower priority, such as NW-A’s PRACH and CSI-RS reporting for SCell activation should be prioritized (</w:t>
            </w:r>
            <w:r>
              <w:rPr>
                <w:rFonts w:hint="eastAsia"/>
                <w:color w:val="0070C0"/>
                <w:szCs w:val="24"/>
                <w:lang w:eastAsia="zh-CN"/>
              </w:rPr>
              <w:t>Eri</w:t>
            </w:r>
            <w:r>
              <w:rPr>
                <w:color w:val="0070C0"/>
                <w:szCs w:val="24"/>
                <w:lang w:eastAsia="zh-CN"/>
              </w:rPr>
              <w:t>csson)</w:t>
            </w:r>
          </w:p>
          <w:p w14:paraId="79966DC9" w14:textId="77777777" w:rsidR="00C170BE" w:rsidRDefault="00C170BE" w:rsidP="00C170B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P2: For the collision during a random access procedure, the legacy solution used for the scenario when Type-1 MG collides with Msg2/Msg4 reception or Msg3 transmission can be reused. Alternative how to handle the collision could be up to UE implementation.  (vivo)</w:t>
            </w:r>
          </w:p>
          <w:p w14:paraId="1AFEA425" w14:textId="77777777" w:rsidR="00C170BE" w:rsidRDefault="00C170BE" w:rsidP="00C170B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P3: Priority of MUSIM against uplink signals, such as PRACH, CSI-RS reporting, support reuse rules defined at 5.14 of TS38.321 except for the Msg3. (vivo)</w:t>
            </w:r>
          </w:p>
          <w:p w14:paraId="35EBD71D" w14:textId="77777777" w:rsidR="00C170BE" w:rsidRDefault="00C170BE" w:rsidP="00C170B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P4: Collisions between other DL/UL channels/signals and MUSIM gaps are handled in the same way as collisions between DL/UL channels/signals and legacy MG. (Huawei)</w:t>
            </w:r>
          </w:p>
          <w:p w14:paraId="33A84BCD" w14:textId="77777777" w:rsidR="00C170BE" w:rsidRDefault="00C170BE" w:rsidP="00C170BE">
            <w:pPr>
              <w:pStyle w:val="ListParagraph"/>
              <w:widowControl/>
              <w:numPr>
                <w:ilvl w:val="2"/>
                <w:numId w:val="34"/>
              </w:numPr>
              <w:autoSpaceDE/>
              <w:autoSpaceDN/>
              <w:adjustRightInd/>
              <w:spacing w:after="120" w:line="240" w:lineRule="auto"/>
              <w:ind w:firstLineChars="0"/>
              <w:rPr>
                <w:color w:val="0070C0"/>
                <w:szCs w:val="24"/>
                <w:lang w:eastAsia="zh-CN"/>
              </w:rPr>
            </w:pPr>
            <w:r>
              <w:rPr>
                <w:color w:val="0070C0"/>
                <w:szCs w:val="24"/>
                <w:lang w:eastAsia="zh-CN"/>
              </w:rPr>
              <w:t>P4-1: Do not specify collision handing solution between MUSIM gaps and a particular RRM procedures like Scell activation/deactivation in NW A. (vivo)</w:t>
            </w:r>
          </w:p>
          <w:p w14:paraId="5A70D043" w14:textId="77777777" w:rsidR="00C170BE" w:rsidRDefault="00C170BE" w:rsidP="00C170B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P5: RAN4 not to consider only having a fixed MUSIM priority over uplink signals, such as PRACH, CSI-RS reporting (Nokia)</w:t>
            </w:r>
          </w:p>
          <w:p w14:paraId="34F27D8C" w14:textId="77777777" w:rsidR="00C170BE" w:rsidRDefault="00C170BE" w:rsidP="00C170BE">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P6: RAN2 has already defined requirements on the prioritization of MUSIM gaps vs. uplink transmissions. RAN4 does not need to discuss this issue further (Qualcomm)</w:t>
            </w:r>
          </w:p>
          <w:p w14:paraId="55C72A37" w14:textId="77777777" w:rsidR="00C170BE" w:rsidRDefault="00C170BE" w:rsidP="00C170BE">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WF</w:t>
            </w:r>
          </w:p>
          <w:p w14:paraId="54AB6F53" w14:textId="77777777" w:rsidR="00C170BE" w:rsidRDefault="00C170BE" w:rsidP="00C170BE">
            <w:pPr>
              <w:pStyle w:val="ListParagraph"/>
              <w:widowControl/>
              <w:numPr>
                <w:ilvl w:val="1"/>
                <w:numId w:val="34"/>
              </w:numPr>
              <w:autoSpaceDE/>
              <w:autoSpaceDN/>
              <w:adjustRightInd/>
              <w:spacing w:after="120" w:line="240" w:lineRule="auto"/>
              <w:ind w:left="1440" w:firstLineChars="0"/>
              <w:jc w:val="both"/>
              <w:rPr>
                <w:color w:val="0070C0"/>
                <w:lang w:val="en-US" w:eastAsia="zh-CN"/>
              </w:rPr>
            </w:pPr>
            <w:r>
              <w:rPr>
                <w:color w:val="0070C0"/>
                <w:szCs w:val="24"/>
                <w:lang w:eastAsia="zh-CN"/>
              </w:rPr>
              <w:t>Non consensus and continue discussion</w:t>
            </w:r>
          </w:p>
          <w:p w14:paraId="0E49A019" w14:textId="5BAAF22B" w:rsidR="00C170BE" w:rsidRPr="00C170BE" w:rsidRDefault="00C170BE" w:rsidP="00C170BE">
            <w:pPr>
              <w:autoSpaceDE/>
              <w:autoSpaceDN/>
              <w:adjustRightInd/>
              <w:spacing w:after="120"/>
              <w:rPr>
                <w:color w:val="0070C0"/>
                <w:szCs w:val="24"/>
                <w:lang w:eastAsia="zh-CN"/>
              </w:rPr>
            </w:pPr>
          </w:p>
        </w:tc>
      </w:tr>
    </w:tbl>
    <w:p w14:paraId="55DA7AF6" w14:textId="77777777" w:rsidR="007A6C85" w:rsidRDefault="007E1698" w:rsidP="00AD7F3E">
      <w:pPr>
        <w:rPr>
          <w:lang w:val="en-US" w:eastAsia="x-none"/>
        </w:rPr>
      </w:pPr>
      <w:r>
        <w:rPr>
          <w:lang w:val="en-US" w:eastAsia="x-none"/>
        </w:rPr>
        <w:t>We think the simplest solution is to borrow outcome of concurrent gaps design. However, we are also open for optimization</w:t>
      </w:r>
      <w:r w:rsidR="004979A5">
        <w:rPr>
          <w:lang w:val="en-US" w:eastAsia="x-none"/>
        </w:rPr>
        <w:t xml:space="preserve">. One reason is with more and more gaps can be configured (up to two concurrent gaps in NW A + three periodic MUSIM gaps + one aperiodic MUSIM gap for NW B), </w:t>
      </w:r>
      <w:r w:rsidR="0075115E">
        <w:rPr>
          <w:lang w:val="en-US" w:eastAsia="x-none"/>
        </w:rPr>
        <w:t>measurement opportunities on SMTC</w:t>
      </w:r>
      <w:r w:rsidR="006D7829">
        <w:rPr>
          <w:lang w:val="en-US" w:eastAsia="x-none"/>
        </w:rPr>
        <w:t>/L1</w:t>
      </w:r>
      <w:r w:rsidR="0075115E">
        <w:rPr>
          <w:lang w:val="en-US" w:eastAsia="x-none"/>
        </w:rPr>
        <w:t xml:space="preserve"> outside all the gaps would become less and less. </w:t>
      </w:r>
      <w:r w:rsidR="006D7829">
        <w:rPr>
          <w:lang w:val="en-US" w:eastAsia="x-none"/>
        </w:rPr>
        <w:t>If SMTC/L1 are fully overlapped with the ‘unified’ gaps, there may be some problem. For the sake of NW A performance, some scaling between SMTC/L1 and MUSIM may need to be considered.</w:t>
      </w:r>
      <w:r w:rsidR="00DF4667">
        <w:rPr>
          <w:lang w:val="en-US" w:eastAsia="x-none"/>
        </w:rPr>
        <w:t xml:space="preserve"> Either network configurable or predefined in the spec could help.</w:t>
      </w:r>
    </w:p>
    <w:p w14:paraId="52F39E25" w14:textId="59400627" w:rsidR="00874FFD" w:rsidRDefault="00DD42B0" w:rsidP="00DD42B0">
      <w:pPr>
        <w:pStyle w:val="Caption"/>
      </w:pPr>
      <w:bookmarkStart w:id="12" w:name="_Ref127478197"/>
      <w:r>
        <w:t xml:space="preserve">Proposal </w:t>
      </w:r>
      <w:r>
        <w:fldChar w:fldCharType="begin"/>
      </w:r>
      <w:r>
        <w:instrText xml:space="preserve"> SEQ Proposal \* ARABIC </w:instrText>
      </w:r>
      <w:r>
        <w:fldChar w:fldCharType="separate"/>
      </w:r>
      <w:r>
        <w:rPr>
          <w:noProof/>
        </w:rPr>
        <w:t>9</w:t>
      </w:r>
      <w:r>
        <w:fldChar w:fldCharType="end"/>
      </w:r>
      <w:r>
        <w:t xml:space="preserve">: as baseline, </w:t>
      </w:r>
      <w:r w:rsidRPr="00DD42B0">
        <w:rPr>
          <w:rFonts w:hint="eastAsia"/>
        </w:rPr>
        <w:t xml:space="preserve">MUSIM gaps </w:t>
      </w:r>
      <w:r>
        <w:t xml:space="preserve">can </w:t>
      </w:r>
      <w:r w:rsidRPr="00DD42B0">
        <w:rPr>
          <w:rFonts w:hint="eastAsia"/>
        </w:rPr>
        <w:t>have higher priority when colliding with SMTC/SSB for L3/L1 measurement</w:t>
      </w:r>
      <w:r>
        <w:t>.</w:t>
      </w:r>
      <w:bookmarkEnd w:id="12"/>
    </w:p>
    <w:p w14:paraId="37176192" w14:textId="574BC6E8" w:rsidR="00DD42B0" w:rsidRPr="00DD42B0" w:rsidRDefault="00DD42B0" w:rsidP="00DD42B0">
      <w:pPr>
        <w:pStyle w:val="Caption"/>
      </w:pPr>
      <w:r>
        <w:t xml:space="preserve">Proposal </w:t>
      </w:r>
      <w:r>
        <w:fldChar w:fldCharType="begin"/>
      </w:r>
      <w:r>
        <w:instrText xml:space="preserve"> SEQ Proposal \* ARABIC </w:instrText>
      </w:r>
      <w:r>
        <w:fldChar w:fldCharType="separate"/>
      </w:r>
      <w:r>
        <w:rPr>
          <w:noProof/>
        </w:rPr>
        <w:t>10</w:t>
      </w:r>
      <w:r>
        <w:fldChar w:fldCharType="end"/>
      </w:r>
      <w:r>
        <w:t xml:space="preserve">: as further enhancement, </w:t>
      </w:r>
      <w:r w:rsidRPr="00DD42B0">
        <w:t>RAN4 shall strike for optimization between MUSIM gaps and SMTC/L1 in NW A</w:t>
      </w:r>
      <w:r>
        <w:t>. At least to avoid fully overlapping between SMTC/L1 and gaps.</w:t>
      </w:r>
    </w:p>
    <w:p w14:paraId="7285A8BE" w14:textId="77777777" w:rsidR="00874FFD" w:rsidRPr="00085251" w:rsidRDefault="00874FFD" w:rsidP="00AD7F3E">
      <w:pPr>
        <w:rPr>
          <w:lang w:val="x-none" w:eastAsia="x-none"/>
        </w:rPr>
      </w:pPr>
    </w:p>
    <w:p w14:paraId="06C92962" w14:textId="4E525EA2"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809D5A5" w14:textId="0BCCA188" w:rsidR="00556BB8" w:rsidRDefault="005D4A3C" w:rsidP="009E3F72">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E746D3">
        <w:rPr>
          <w:rFonts w:cs="v4.2.0"/>
          <w:lang w:val="en-US" w:eastAsia="zh-CN"/>
        </w:rPr>
        <w:t>further</w:t>
      </w:r>
      <w:r w:rsidR="000B0A80">
        <w:rPr>
          <w:rFonts w:cs="v4.2.0"/>
          <w:lang w:val="en-US" w:eastAsia="zh-CN"/>
        </w:rPr>
        <w:t xml:space="preserve"> discussion on</w:t>
      </w:r>
      <w:r w:rsidR="00C476EE" w:rsidRPr="00C476EE">
        <w:rPr>
          <w:rFonts w:ascii="Arial" w:hAnsi="Arial" w:cs="Arial"/>
          <w:b/>
          <w:sz w:val="22"/>
          <w:szCs w:val="22"/>
          <w:lang w:val="en-CN"/>
        </w:rPr>
        <w:t xml:space="preserve"> </w:t>
      </w:r>
      <w:r w:rsidR="00C476EE" w:rsidRPr="00C476EE">
        <w:rPr>
          <w:rFonts w:cs="v4.2.0"/>
          <w:bCs/>
          <w:lang w:val="en-CN" w:eastAsia="zh-CN"/>
        </w:rPr>
        <w:t>collisions between gaps and priority rules</w:t>
      </w:r>
      <w:r w:rsidR="00780A46">
        <w:rPr>
          <w:rFonts w:cs="v4.2.0"/>
          <w:lang w:val="en-US" w:eastAsia="zh-CN"/>
        </w:rPr>
        <w:t xml:space="preserve">. </w:t>
      </w:r>
      <w:r w:rsidR="00FF6C6F">
        <w:rPr>
          <w:rFonts w:cs="v4.2.0"/>
          <w:lang w:val="en-US" w:eastAsia="zh-CN"/>
        </w:rPr>
        <w:t>After discussion, the following conclusions are provided:</w:t>
      </w:r>
      <w:r w:rsidR="009E3F72" w:rsidRPr="00367E1A">
        <w:rPr>
          <w:rFonts w:cs="v4.2.0"/>
          <w:b/>
          <w:bCs/>
          <w:lang w:val="en-US" w:eastAsia="zh-CN"/>
        </w:rPr>
        <w:t xml:space="preserve"> </w:t>
      </w:r>
    </w:p>
    <w:p w14:paraId="6E8B44E9" w14:textId="54386326" w:rsidR="00210BD7" w:rsidRPr="00210BD7" w:rsidRDefault="00210BD7" w:rsidP="009E3F72">
      <w:pPr>
        <w:jc w:val="both"/>
        <w:rPr>
          <w:rFonts w:cs="v4.2.0"/>
          <w:b/>
          <w:bCs/>
          <w:lang w:val="en-US" w:eastAsia="zh-CN"/>
        </w:rPr>
      </w:pPr>
      <w:r w:rsidRPr="00210BD7">
        <w:rPr>
          <w:rFonts w:cs="v4.2.0"/>
          <w:b/>
          <w:bCs/>
          <w:lang w:val="en-US" w:eastAsia="zh-CN"/>
        </w:rPr>
        <w:fldChar w:fldCharType="begin"/>
      </w:r>
      <w:r w:rsidRPr="00210BD7">
        <w:rPr>
          <w:rFonts w:cs="v4.2.0"/>
          <w:b/>
          <w:bCs/>
          <w:lang w:val="en-US" w:eastAsia="zh-CN"/>
        </w:rPr>
        <w:instrText xml:space="preserve"> REF _Ref127478204 \h  \* MERGEFORMAT </w:instrText>
      </w:r>
      <w:r w:rsidRPr="00210BD7">
        <w:rPr>
          <w:rFonts w:cs="v4.2.0"/>
          <w:b/>
          <w:bCs/>
          <w:lang w:val="en-US" w:eastAsia="zh-CN"/>
        </w:rPr>
      </w:r>
      <w:r w:rsidRPr="00210BD7">
        <w:rPr>
          <w:rFonts w:cs="v4.2.0"/>
          <w:b/>
          <w:bCs/>
          <w:lang w:val="en-US" w:eastAsia="zh-CN"/>
        </w:rPr>
        <w:fldChar w:fldCharType="separate"/>
      </w:r>
      <w:r w:rsidRPr="00210BD7">
        <w:rPr>
          <w:b/>
          <w:bCs/>
        </w:rPr>
        <w:t xml:space="preserve">Observation </w:t>
      </w:r>
      <w:r w:rsidRPr="00210BD7">
        <w:rPr>
          <w:b/>
          <w:bCs/>
          <w:noProof/>
        </w:rPr>
        <w:t>1</w:t>
      </w:r>
      <w:r w:rsidRPr="00210BD7">
        <w:rPr>
          <w:b/>
          <w:bCs/>
        </w:rPr>
        <w:t>: if an aperiodic MUSIM gap will be dropped due to collision with other gaps, network shall not configure this aperiodic gap at all. In other word, there is no benefit for network to configure aperiodic MUSIM gap unless the aperiodic gap can always override other gaps.</w:t>
      </w:r>
      <w:r w:rsidRPr="00210BD7">
        <w:rPr>
          <w:rFonts w:cs="v4.2.0"/>
          <w:b/>
          <w:bCs/>
          <w:lang w:val="en-US" w:eastAsia="zh-CN"/>
        </w:rPr>
        <w:fldChar w:fldCharType="end"/>
      </w:r>
    </w:p>
    <w:p w14:paraId="44A15EE2" w14:textId="124096F4" w:rsidR="00271548" w:rsidRPr="00210BD7" w:rsidRDefault="00210BD7" w:rsidP="004F632A">
      <w:pPr>
        <w:jc w:val="both"/>
        <w:rPr>
          <w:rFonts w:cs="v4.2.0"/>
          <w:b/>
          <w:bCs/>
          <w:lang w:val="en-US" w:eastAsia="zh-CN"/>
        </w:rPr>
      </w:pPr>
      <w:r w:rsidRPr="00210BD7">
        <w:rPr>
          <w:rFonts w:cs="v4.2.0"/>
          <w:b/>
          <w:bCs/>
          <w:lang w:val="en-US" w:eastAsia="zh-CN"/>
        </w:rPr>
        <w:fldChar w:fldCharType="begin"/>
      </w:r>
      <w:r w:rsidRPr="00210BD7">
        <w:rPr>
          <w:rFonts w:cs="v4.2.0"/>
          <w:b/>
          <w:bCs/>
          <w:lang w:val="en-US" w:eastAsia="zh-CN"/>
        </w:rPr>
        <w:instrText xml:space="preserve"> REF _Ref127478181 \h  \* MERGEFORMAT </w:instrText>
      </w:r>
      <w:r w:rsidRPr="00210BD7">
        <w:rPr>
          <w:rFonts w:cs="v4.2.0"/>
          <w:b/>
          <w:bCs/>
          <w:lang w:val="en-US" w:eastAsia="zh-CN"/>
        </w:rPr>
      </w:r>
      <w:r w:rsidRPr="00210BD7">
        <w:rPr>
          <w:rFonts w:cs="v4.2.0"/>
          <w:b/>
          <w:bCs/>
          <w:lang w:val="en-US" w:eastAsia="zh-CN"/>
        </w:rPr>
        <w:fldChar w:fldCharType="separate"/>
      </w:r>
      <w:r w:rsidRPr="00210BD7">
        <w:rPr>
          <w:b/>
          <w:bCs/>
        </w:rPr>
        <w:t xml:space="preserve">Proposal </w:t>
      </w:r>
      <w:r w:rsidRPr="00210BD7">
        <w:rPr>
          <w:b/>
          <w:bCs/>
          <w:noProof/>
        </w:rPr>
        <w:t>1</w:t>
      </w:r>
      <w:r w:rsidRPr="00210BD7">
        <w:rPr>
          <w:b/>
          <w:bCs/>
        </w:rPr>
        <w:t>: no need to assign priority of aperiodic MUSIM gap. In case of collision, aperiodic MUSIM gap shall override other gaps.</w:t>
      </w:r>
      <w:r w:rsidRPr="00210BD7">
        <w:rPr>
          <w:rFonts w:cs="v4.2.0"/>
          <w:b/>
          <w:bCs/>
          <w:lang w:val="en-US" w:eastAsia="zh-CN"/>
        </w:rPr>
        <w:fldChar w:fldCharType="end"/>
      </w:r>
    </w:p>
    <w:p w14:paraId="01C0E9A0" w14:textId="52EBC291" w:rsidR="00210BD7" w:rsidRPr="00210BD7" w:rsidRDefault="00210BD7" w:rsidP="004F632A">
      <w:pPr>
        <w:jc w:val="both"/>
        <w:rPr>
          <w:rFonts w:cs="v4.2.0"/>
          <w:b/>
          <w:bCs/>
          <w:lang w:val="en-US" w:eastAsia="zh-CN"/>
        </w:rPr>
      </w:pPr>
      <w:r w:rsidRPr="00210BD7">
        <w:rPr>
          <w:rFonts w:cs="v4.2.0"/>
          <w:b/>
          <w:bCs/>
          <w:lang w:val="en-US" w:eastAsia="zh-CN"/>
        </w:rPr>
        <w:fldChar w:fldCharType="begin"/>
      </w:r>
      <w:r w:rsidRPr="00210BD7">
        <w:rPr>
          <w:rFonts w:cs="v4.2.0"/>
          <w:b/>
          <w:bCs/>
          <w:lang w:val="en-US" w:eastAsia="zh-CN"/>
        </w:rPr>
        <w:instrText xml:space="preserve"> REF _Ref127478182 \h  \* MERGEFORMAT </w:instrText>
      </w:r>
      <w:r w:rsidRPr="00210BD7">
        <w:rPr>
          <w:rFonts w:cs="v4.2.0"/>
          <w:b/>
          <w:bCs/>
          <w:lang w:val="en-US" w:eastAsia="zh-CN"/>
        </w:rPr>
      </w:r>
      <w:r w:rsidRPr="00210BD7">
        <w:rPr>
          <w:rFonts w:cs="v4.2.0"/>
          <w:b/>
          <w:bCs/>
          <w:lang w:val="en-US" w:eastAsia="zh-CN"/>
        </w:rPr>
        <w:fldChar w:fldCharType="separate"/>
      </w:r>
      <w:r w:rsidRPr="00210BD7">
        <w:rPr>
          <w:b/>
          <w:bCs/>
        </w:rPr>
        <w:t xml:space="preserve">Proposal </w:t>
      </w:r>
      <w:r w:rsidRPr="00210BD7">
        <w:rPr>
          <w:b/>
          <w:bCs/>
          <w:noProof/>
        </w:rPr>
        <w:t>2</w:t>
      </w:r>
      <w:r w:rsidRPr="00210BD7">
        <w:rPr>
          <w:b/>
          <w:bCs/>
        </w:rPr>
        <w:t>: the priority level of MUSIM shall be configured in a way to be comparable to priority of other MGs, i.e. in case of collision with other MGs UE can know which MG to drop.</w:t>
      </w:r>
      <w:r w:rsidRPr="00210BD7">
        <w:rPr>
          <w:rFonts w:cs="v4.2.0"/>
          <w:b/>
          <w:bCs/>
          <w:lang w:val="en-US" w:eastAsia="zh-CN"/>
        </w:rPr>
        <w:fldChar w:fldCharType="end"/>
      </w:r>
    </w:p>
    <w:p w14:paraId="7B89E41D" w14:textId="48AE65E1" w:rsidR="00210BD7" w:rsidRPr="00210BD7" w:rsidRDefault="00210BD7" w:rsidP="004F632A">
      <w:pPr>
        <w:jc w:val="both"/>
        <w:rPr>
          <w:rFonts w:cs="v4.2.0"/>
          <w:b/>
          <w:bCs/>
          <w:lang w:val="en-US" w:eastAsia="zh-CN"/>
        </w:rPr>
      </w:pPr>
      <w:r w:rsidRPr="00210BD7">
        <w:rPr>
          <w:rFonts w:cs="v4.2.0"/>
          <w:b/>
          <w:bCs/>
          <w:lang w:val="en-US" w:eastAsia="zh-CN"/>
        </w:rPr>
        <w:fldChar w:fldCharType="begin"/>
      </w:r>
      <w:r w:rsidRPr="00210BD7">
        <w:rPr>
          <w:rFonts w:cs="v4.2.0"/>
          <w:b/>
          <w:bCs/>
          <w:lang w:val="en-US" w:eastAsia="zh-CN"/>
        </w:rPr>
        <w:instrText xml:space="preserve"> REF _Ref118715059 \h  \* MERGEFORMAT </w:instrText>
      </w:r>
      <w:r w:rsidRPr="00210BD7">
        <w:rPr>
          <w:rFonts w:cs="v4.2.0"/>
          <w:b/>
          <w:bCs/>
          <w:lang w:val="en-US" w:eastAsia="zh-CN"/>
        </w:rPr>
      </w:r>
      <w:r w:rsidRPr="00210BD7">
        <w:rPr>
          <w:rFonts w:cs="v4.2.0"/>
          <w:b/>
          <w:bCs/>
          <w:lang w:val="en-US" w:eastAsia="zh-CN"/>
        </w:rPr>
        <w:fldChar w:fldCharType="separate"/>
      </w:r>
      <w:r w:rsidR="00795BEB" w:rsidRPr="00795BEB">
        <w:rPr>
          <w:b/>
          <w:bCs/>
        </w:rPr>
        <w:t xml:space="preserve">Proposal </w:t>
      </w:r>
      <w:r w:rsidR="00795BEB" w:rsidRPr="00795BEB">
        <w:rPr>
          <w:b/>
          <w:bCs/>
          <w:noProof/>
        </w:rPr>
        <w:t>3</w:t>
      </w:r>
      <w:r w:rsidR="00795BEB" w:rsidRPr="00795BEB">
        <w:rPr>
          <w:b/>
          <w:bCs/>
        </w:rPr>
        <w:t>: UE shall indicate the expected priority info when requesting MUSIM gap</w:t>
      </w:r>
      <w:r w:rsidRPr="00210BD7">
        <w:rPr>
          <w:rFonts w:cs="v4.2.0"/>
          <w:b/>
          <w:bCs/>
          <w:lang w:val="en-US" w:eastAsia="zh-CN"/>
        </w:rPr>
        <w:fldChar w:fldCharType="end"/>
      </w:r>
      <w:r w:rsidR="00795BEB">
        <w:rPr>
          <w:rFonts w:cs="v4.2.0"/>
          <w:b/>
          <w:bCs/>
          <w:lang w:val="en-US" w:eastAsia="zh-CN"/>
        </w:rPr>
        <w:t>.</w:t>
      </w:r>
    </w:p>
    <w:p w14:paraId="1904EF08" w14:textId="7F4897C5" w:rsidR="00210BD7" w:rsidRPr="00210BD7" w:rsidRDefault="00210BD7" w:rsidP="004F632A">
      <w:pPr>
        <w:jc w:val="both"/>
        <w:rPr>
          <w:rFonts w:cs="v4.2.0"/>
          <w:b/>
          <w:bCs/>
          <w:lang w:val="en-US" w:eastAsia="zh-CN"/>
        </w:rPr>
      </w:pPr>
      <w:r w:rsidRPr="00210BD7">
        <w:rPr>
          <w:rFonts w:cs="v4.2.0"/>
          <w:b/>
          <w:bCs/>
          <w:lang w:val="en-US" w:eastAsia="zh-CN"/>
        </w:rPr>
        <w:fldChar w:fldCharType="begin"/>
      </w:r>
      <w:r w:rsidRPr="00210BD7">
        <w:rPr>
          <w:rFonts w:cs="v4.2.0"/>
          <w:b/>
          <w:bCs/>
          <w:lang w:val="en-US" w:eastAsia="zh-CN"/>
        </w:rPr>
        <w:instrText xml:space="preserve"> REF _Ref118715061 \h  \* MERGEFORMAT </w:instrText>
      </w:r>
      <w:r w:rsidRPr="00210BD7">
        <w:rPr>
          <w:rFonts w:cs="v4.2.0"/>
          <w:b/>
          <w:bCs/>
          <w:lang w:val="en-US" w:eastAsia="zh-CN"/>
        </w:rPr>
      </w:r>
      <w:r w:rsidRPr="00210BD7">
        <w:rPr>
          <w:rFonts w:cs="v4.2.0"/>
          <w:b/>
          <w:bCs/>
          <w:lang w:val="en-US" w:eastAsia="zh-CN"/>
        </w:rPr>
        <w:fldChar w:fldCharType="separate"/>
      </w:r>
      <w:r w:rsidRPr="00210BD7">
        <w:rPr>
          <w:b/>
          <w:bCs/>
        </w:rPr>
        <w:t xml:space="preserve">Proposal </w:t>
      </w:r>
      <w:r w:rsidRPr="00210BD7">
        <w:rPr>
          <w:b/>
          <w:bCs/>
          <w:noProof/>
        </w:rPr>
        <w:t>4</w:t>
      </w:r>
      <w:r w:rsidRPr="00210BD7">
        <w:rPr>
          <w:b/>
          <w:bCs/>
        </w:rPr>
        <w:t>: it shall be up to NW A’s decision on priority configuration for MUSIM gaps.</w:t>
      </w:r>
      <w:r w:rsidRPr="00210BD7">
        <w:rPr>
          <w:rFonts w:cs="v4.2.0"/>
          <w:b/>
          <w:bCs/>
          <w:lang w:val="en-US" w:eastAsia="zh-CN"/>
        </w:rPr>
        <w:fldChar w:fldCharType="end"/>
      </w:r>
    </w:p>
    <w:p w14:paraId="0C9CEC31" w14:textId="23D80F59" w:rsidR="00210BD7" w:rsidRPr="00210BD7" w:rsidRDefault="00210BD7" w:rsidP="004F632A">
      <w:pPr>
        <w:jc w:val="both"/>
        <w:rPr>
          <w:rFonts w:cs="v4.2.0"/>
          <w:b/>
          <w:bCs/>
          <w:lang w:val="en-US" w:eastAsia="zh-CN"/>
        </w:rPr>
      </w:pPr>
      <w:r w:rsidRPr="00210BD7">
        <w:rPr>
          <w:rFonts w:cs="v4.2.0"/>
          <w:b/>
          <w:bCs/>
          <w:lang w:val="en-US" w:eastAsia="zh-CN"/>
        </w:rPr>
        <w:fldChar w:fldCharType="begin"/>
      </w:r>
      <w:r w:rsidRPr="00210BD7">
        <w:rPr>
          <w:rFonts w:cs="v4.2.0"/>
          <w:b/>
          <w:bCs/>
          <w:lang w:val="en-US" w:eastAsia="zh-CN"/>
        </w:rPr>
        <w:instrText xml:space="preserve"> REF _Ref127478188 \h  \* MERGEFORMAT </w:instrText>
      </w:r>
      <w:r w:rsidRPr="00210BD7">
        <w:rPr>
          <w:rFonts w:cs="v4.2.0"/>
          <w:b/>
          <w:bCs/>
          <w:lang w:val="en-US" w:eastAsia="zh-CN"/>
        </w:rPr>
      </w:r>
      <w:r w:rsidRPr="00210BD7">
        <w:rPr>
          <w:rFonts w:cs="v4.2.0"/>
          <w:b/>
          <w:bCs/>
          <w:lang w:val="en-US" w:eastAsia="zh-CN"/>
        </w:rPr>
        <w:fldChar w:fldCharType="separate"/>
      </w:r>
      <w:r w:rsidRPr="00210BD7">
        <w:rPr>
          <w:b/>
          <w:bCs/>
        </w:rPr>
        <w:t xml:space="preserve">Proposal </w:t>
      </w:r>
      <w:r w:rsidRPr="00210BD7">
        <w:rPr>
          <w:b/>
          <w:bCs/>
          <w:noProof/>
        </w:rPr>
        <w:t>5</w:t>
      </w:r>
      <w:r w:rsidRPr="00210BD7">
        <w:rPr>
          <w:b/>
          <w:bCs/>
        </w:rPr>
        <w:t xml:space="preserve">: priority of periodic gaps shall be up to network </w:t>
      </w:r>
      <w:r w:rsidR="0029690F" w:rsidRPr="00210BD7">
        <w:rPr>
          <w:b/>
          <w:bCs/>
        </w:rPr>
        <w:t>configuration</w:t>
      </w:r>
      <w:r w:rsidRPr="00210BD7">
        <w:rPr>
          <w:b/>
          <w:bCs/>
        </w:rPr>
        <w:t>.</w:t>
      </w:r>
      <w:r w:rsidRPr="00210BD7">
        <w:rPr>
          <w:rFonts w:cs="v4.2.0"/>
          <w:b/>
          <w:bCs/>
          <w:lang w:val="en-US" w:eastAsia="zh-CN"/>
        </w:rPr>
        <w:fldChar w:fldCharType="end"/>
      </w:r>
    </w:p>
    <w:p w14:paraId="474AB4B7" w14:textId="786CE78D" w:rsidR="00210BD7" w:rsidRPr="00210BD7" w:rsidRDefault="00210BD7" w:rsidP="004F632A">
      <w:pPr>
        <w:jc w:val="both"/>
        <w:rPr>
          <w:rFonts w:cs="v4.2.0"/>
          <w:b/>
          <w:bCs/>
          <w:lang w:val="en-US" w:eastAsia="zh-CN"/>
        </w:rPr>
      </w:pPr>
      <w:r w:rsidRPr="00210BD7">
        <w:rPr>
          <w:rFonts w:cs="v4.2.0"/>
          <w:b/>
          <w:bCs/>
          <w:lang w:val="en-US" w:eastAsia="zh-CN"/>
        </w:rPr>
        <w:fldChar w:fldCharType="begin"/>
      </w:r>
      <w:r w:rsidRPr="00210BD7">
        <w:rPr>
          <w:rFonts w:cs="v4.2.0"/>
          <w:b/>
          <w:bCs/>
          <w:lang w:val="en-US" w:eastAsia="zh-CN"/>
        </w:rPr>
        <w:instrText xml:space="preserve"> REF _Ref127478190 \h  \* MERGEFORMAT </w:instrText>
      </w:r>
      <w:r w:rsidRPr="00210BD7">
        <w:rPr>
          <w:rFonts w:cs="v4.2.0"/>
          <w:b/>
          <w:bCs/>
          <w:lang w:val="en-US" w:eastAsia="zh-CN"/>
        </w:rPr>
      </w:r>
      <w:r w:rsidRPr="00210BD7">
        <w:rPr>
          <w:rFonts w:cs="v4.2.0"/>
          <w:b/>
          <w:bCs/>
          <w:lang w:val="en-US" w:eastAsia="zh-CN"/>
        </w:rPr>
        <w:fldChar w:fldCharType="separate"/>
      </w:r>
      <w:r w:rsidRPr="00210BD7">
        <w:rPr>
          <w:b/>
          <w:bCs/>
        </w:rPr>
        <w:t xml:space="preserve">Proposal </w:t>
      </w:r>
      <w:r w:rsidRPr="00210BD7">
        <w:rPr>
          <w:b/>
          <w:bCs/>
          <w:noProof/>
        </w:rPr>
        <w:t>6</w:t>
      </w:r>
      <w:r w:rsidRPr="00210BD7">
        <w:rPr>
          <w:b/>
          <w:bCs/>
        </w:rPr>
        <w:t xml:space="preserve">: The gap proximity condition for the Rel-17 concurrent gap collision should be reused </w:t>
      </w:r>
      <w:r w:rsidRPr="00210BD7">
        <w:rPr>
          <w:rFonts w:hint="eastAsia"/>
          <w:b/>
          <w:bCs/>
        </w:rPr>
        <w:t>for</w:t>
      </w:r>
      <w:r w:rsidRPr="00210BD7">
        <w:rPr>
          <w:b/>
          <w:bCs/>
        </w:rPr>
        <w:t xml:space="preserve"> the collision between different MUSIM gap.</w:t>
      </w:r>
      <w:r w:rsidRPr="00210BD7">
        <w:rPr>
          <w:rFonts w:cs="v4.2.0"/>
          <w:b/>
          <w:bCs/>
          <w:lang w:val="en-US" w:eastAsia="zh-CN"/>
        </w:rPr>
        <w:fldChar w:fldCharType="end"/>
      </w:r>
    </w:p>
    <w:p w14:paraId="618A992A" w14:textId="04FC03F6" w:rsidR="00210BD7" w:rsidRPr="00210BD7" w:rsidRDefault="00210BD7" w:rsidP="004F632A">
      <w:pPr>
        <w:jc w:val="both"/>
        <w:rPr>
          <w:rFonts w:cs="v4.2.0"/>
          <w:b/>
          <w:bCs/>
          <w:lang w:val="en-US" w:eastAsia="zh-CN"/>
        </w:rPr>
      </w:pPr>
      <w:r w:rsidRPr="00210BD7">
        <w:rPr>
          <w:rFonts w:cs="v4.2.0"/>
          <w:b/>
          <w:bCs/>
          <w:lang w:val="en-US" w:eastAsia="zh-CN"/>
        </w:rPr>
        <w:fldChar w:fldCharType="begin"/>
      </w:r>
      <w:r w:rsidRPr="00210BD7">
        <w:rPr>
          <w:rFonts w:cs="v4.2.0"/>
          <w:b/>
          <w:bCs/>
          <w:lang w:val="en-US" w:eastAsia="zh-CN"/>
        </w:rPr>
        <w:instrText xml:space="preserve"> REF _Ref127478192 \h  \* MERGEFORMAT </w:instrText>
      </w:r>
      <w:r w:rsidRPr="00210BD7">
        <w:rPr>
          <w:rFonts w:cs="v4.2.0"/>
          <w:b/>
          <w:bCs/>
          <w:lang w:val="en-US" w:eastAsia="zh-CN"/>
        </w:rPr>
      </w:r>
      <w:r w:rsidRPr="00210BD7">
        <w:rPr>
          <w:rFonts w:cs="v4.2.0"/>
          <w:b/>
          <w:bCs/>
          <w:lang w:val="en-US" w:eastAsia="zh-CN"/>
        </w:rPr>
        <w:fldChar w:fldCharType="separate"/>
      </w:r>
      <w:r w:rsidRPr="00210BD7">
        <w:rPr>
          <w:b/>
          <w:bCs/>
        </w:rPr>
        <w:t xml:space="preserve">Proposal </w:t>
      </w:r>
      <w:r w:rsidRPr="00210BD7">
        <w:rPr>
          <w:b/>
          <w:bCs/>
          <w:noProof/>
        </w:rPr>
        <w:t>7</w:t>
      </w:r>
      <w:r w:rsidRPr="00210BD7">
        <w:rPr>
          <w:b/>
          <w:bCs/>
        </w:rPr>
        <w:t>: Priority based solution is used for collision between different MUSIM gaps.</w:t>
      </w:r>
      <w:r w:rsidRPr="00210BD7">
        <w:rPr>
          <w:rFonts w:cs="v4.2.0"/>
          <w:b/>
          <w:bCs/>
          <w:lang w:val="en-US" w:eastAsia="zh-CN"/>
        </w:rPr>
        <w:fldChar w:fldCharType="end"/>
      </w:r>
    </w:p>
    <w:p w14:paraId="7E1F6484" w14:textId="5330B208" w:rsidR="00210BD7" w:rsidRPr="00210BD7" w:rsidRDefault="00210BD7" w:rsidP="004F632A">
      <w:pPr>
        <w:jc w:val="both"/>
        <w:rPr>
          <w:rFonts w:cs="v4.2.0"/>
          <w:b/>
          <w:bCs/>
          <w:lang w:val="en-US" w:eastAsia="zh-CN"/>
        </w:rPr>
      </w:pPr>
      <w:r w:rsidRPr="00210BD7">
        <w:rPr>
          <w:rFonts w:cs="v4.2.0"/>
          <w:b/>
          <w:bCs/>
          <w:lang w:val="en-US" w:eastAsia="zh-CN"/>
        </w:rPr>
        <w:fldChar w:fldCharType="begin"/>
      </w:r>
      <w:r w:rsidRPr="00210BD7">
        <w:rPr>
          <w:rFonts w:cs="v4.2.0"/>
          <w:b/>
          <w:bCs/>
          <w:lang w:val="en-US" w:eastAsia="zh-CN"/>
        </w:rPr>
        <w:instrText xml:space="preserve"> REF _Ref126919979 \h  \* MERGEFORMAT </w:instrText>
      </w:r>
      <w:r w:rsidRPr="00210BD7">
        <w:rPr>
          <w:rFonts w:cs="v4.2.0"/>
          <w:b/>
          <w:bCs/>
          <w:lang w:val="en-US" w:eastAsia="zh-CN"/>
        </w:rPr>
      </w:r>
      <w:r w:rsidRPr="00210BD7">
        <w:rPr>
          <w:rFonts w:cs="v4.2.0"/>
          <w:b/>
          <w:bCs/>
          <w:lang w:val="en-US" w:eastAsia="zh-CN"/>
        </w:rPr>
        <w:fldChar w:fldCharType="separate"/>
      </w:r>
      <w:r w:rsidRPr="00210BD7">
        <w:rPr>
          <w:b/>
          <w:bCs/>
        </w:rPr>
        <w:t xml:space="preserve">Proposal </w:t>
      </w:r>
      <w:r w:rsidRPr="00210BD7">
        <w:rPr>
          <w:b/>
          <w:bCs/>
          <w:noProof/>
        </w:rPr>
        <w:t>8</w:t>
      </w:r>
      <w:r w:rsidRPr="00210BD7">
        <w:rPr>
          <w:b/>
          <w:bCs/>
        </w:rPr>
        <w:t>: two options to address equal priority:</w:t>
      </w:r>
      <w:r w:rsidRPr="00210BD7">
        <w:rPr>
          <w:rFonts w:cs="v4.2.0"/>
          <w:b/>
          <w:bCs/>
          <w:lang w:val="en-US" w:eastAsia="zh-CN"/>
        </w:rPr>
        <w:fldChar w:fldCharType="end"/>
      </w:r>
    </w:p>
    <w:p w14:paraId="23D9C027" w14:textId="77777777" w:rsidR="00210BD7" w:rsidRPr="00210BD7" w:rsidRDefault="00210BD7" w:rsidP="00210BD7">
      <w:pPr>
        <w:pStyle w:val="ListParagraph"/>
        <w:numPr>
          <w:ilvl w:val="0"/>
          <w:numId w:val="35"/>
        </w:numPr>
        <w:ind w:firstLineChars="0"/>
        <w:rPr>
          <w:b/>
          <w:bCs/>
        </w:rPr>
      </w:pPr>
      <w:r w:rsidRPr="00210BD7">
        <w:rPr>
          <w:b/>
          <w:bCs/>
          <w:lang w:val="en-US"/>
        </w:rPr>
        <w:t>Option 1: add requirement applicability that RAN4 requirements do not apply when equal priority is configured for different gaps</w:t>
      </w:r>
    </w:p>
    <w:p w14:paraId="4A8322C5" w14:textId="49E43E57" w:rsidR="00210BD7" w:rsidRPr="00210BD7" w:rsidRDefault="00210BD7" w:rsidP="00210BD7">
      <w:pPr>
        <w:pStyle w:val="ListParagraph"/>
        <w:numPr>
          <w:ilvl w:val="0"/>
          <w:numId w:val="35"/>
        </w:numPr>
        <w:ind w:firstLineChars="0"/>
        <w:rPr>
          <w:b/>
          <w:bCs/>
        </w:rPr>
      </w:pPr>
      <w:r w:rsidRPr="00210BD7">
        <w:rPr>
          <w:b/>
          <w:bCs/>
          <w:lang w:val="en-US"/>
        </w:rPr>
        <w:t xml:space="preserve">Option 2: introduce </w:t>
      </w:r>
      <w:r w:rsidRPr="00210BD7">
        <w:rPr>
          <w:b/>
          <w:bCs/>
          <w:szCs w:val="24"/>
          <w:lang w:eastAsia="zh-CN"/>
        </w:rPr>
        <w:t>gap sharing rule when two gaps configured with equal priority</w:t>
      </w:r>
    </w:p>
    <w:p w14:paraId="5452D8FC" w14:textId="0E2AC98E" w:rsidR="00210BD7" w:rsidRPr="00210BD7" w:rsidRDefault="00210BD7" w:rsidP="004F632A">
      <w:pPr>
        <w:jc w:val="both"/>
        <w:rPr>
          <w:rFonts w:cs="v4.2.0"/>
          <w:b/>
          <w:bCs/>
          <w:lang w:val="en-US" w:eastAsia="zh-CN"/>
        </w:rPr>
      </w:pPr>
      <w:r w:rsidRPr="00210BD7">
        <w:rPr>
          <w:rFonts w:cs="v4.2.0"/>
          <w:b/>
          <w:bCs/>
          <w:lang w:val="en-US" w:eastAsia="zh-CN"/>
        </w:rPr>
        <w:fldChar w:fldCharType="begin"/>
      </w:r>
      <w:r w:rsidRPr="00210BD7">
        <w:rPr>
          <w:rFonts w:cs="v4.2.0"/>
          <w:b/>
          <w:bCs/>
          <w:lang w:val="en-US" w:eastAsia="zh-CN"/>
        </w:rPr>
        <w:instrText xml:space="preserve"> REF _Ref127478197 \h  \* MERGEFORMAT </w:instrText>
      </w:r>
      <w:r w:rsidRPr="00210BD7">
        <w:rPr>
          <w:rFonts w:cs="v4.2.0"/>
          <w:b/>
          <w:bCs/>
          <w:lang w:val="en-US" w:eastAsia="zh-CN"/>
        </w:rPr>
      </w:r>
      <w:r w:rsidRPr="00210BD7">
        <w:rPr>
          <w:rFonts w:cs="v4.2.0"/>
          <w:b/>
          <w:bCs/>
          <w:lang w:val="en-US" w:eastAsia="zh-CN"/>
        </w:rPr>
        <w:fldChar w:fldCharType="separate"/>
      </w:r>
      <w:r w:rsidRPr="00210BD7">
        <w:rPr>
          <w:b/>
          <w:bCs/>
        </w:rPr>
        <w:t xml:space="preserve">Proposal </w:t>
      </w:r>
      <w:r w:rsidRPr="00210BD7">
        <w:rPr>
          <w:b/>
          <w:bCs/>
          <w:noProof/>
        </w:rPr>
        <w:t>9</w:t>
      </w:r>
      <w:r w:rsidRPr="00210BD7">
        <w:rPr>
          <w:b/>
          <w:bCs/>
        </w:rPr>
        <w:t xml:space="preserve">: as baseline, </w:t>
      </w:r>
      <w:r w:rsidRPr="00210BD7">
        <w:rPr>
          <w:rFonts w:hint="eastAsia"/>
          <w:b/>
          <w:bCs/>
        </w:rPr>
        <w:t xml:space="preserve">MUSIM gaps </w:t>
      </w:r>
      <w:r w:rsidRPr="00210BD7">
        <w:rPr>
          <w:b/>
          <w:bCs/>
        </w:rPr>
        <w:t xml:space="preserve">can </w:t>
      </w:r>
      <w:r w:rsidRPr="00210BD7">
        <w:rPr>
          <w:rFonts w:hint="eastAsia"/>
          <w:b/>
          <w:bCs/>
        </w:rPr>
        <w:t>have higher priority when colliding with SMTC/SSB for L3/L1 measurement</w:t>
      </w:r>
      <w:r w:rsidRPr="00210BD7">
        <w:rPr>
          <w:b/>
          <w:bCs/>
        </w:rPr>
        <w:t>.</w:t>
      </w:r>
      <w:r w:rsidRPr="00210BD7">
        <w:rPr>
          <w:rFonts w:cs="v4.2.0"/>
          <w:b/>
          <w:bCs/>
          <w:lang w:val="en-US" w:eastAsia="zh-CN"/>
        </w:rPr>
        <w:fldChar w:fldCharType="end"/>
      </w:r>
    </w:p>
    <w:p w14:paraId="470ACD2E" w14:textId="77777777" w:rsidR="00210BD7" w:rsidRPr="00DF021B" w:rsidRDefault="00210BD7" w:rsidP="004F632A">
      <w:pPr>
        <w:jc w:val="both"/>
        <w:rPr>
          <w:rFonts w:cs="v4.2.0"/>
          <w:b/>
          <w:bCs/>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4F063359" w14:textId="241A6C70" w:rsidR="002300FF" w:rsidRPr="001863D7" w:rsidRDefault="002B0503" w:rsidP="00B87FE0">
      <w:pPr>
        <w:pStyle w:val="Reference"/>
        <w:keepLines/>
        <w:numPr>
          <w:ilvl w:val="0"/>
          <w:numId w:val="12"/>
        </w:numPr>
        <w:rPr>
          <w:lang w:val="en-CN"/>
        </w:rPr>
      </w:pPr>
      <w:r w:rsidRPr="001863D7">
        <w:t>R</w:t>
      </w:r>
      <w:r w:rsidR="00124A2B" w:rsidRPr="001863D7">
        <w:t>4</w:t>
      </w:r>
      <w:r w:rsidRPr="001863D7">
        <w:t>-</w:t>
      </w:r>
      <w:r w:rsidR="00124A2B" w:rsidRPr="001863D7">
        <w:t>2220443</w:t>
      </w:r>
      <w:r w:rsidRPr="001863D7">
        <w:t xml:space="preserve">, </w:t>
      </w:r>
      <w:r w:rsidR="00124A2B" w:rsidRPr="001863D7">
        <w:t>WF on NR Dual Tx/Rx Multi-SIM</w:t>
      </w:r>
      <w:r w:rsidRPr="001863D7">
        <w:t xml:space="preserve">, </w:t>
      </w:r>
      <w:r w:rsidR="00124A2B" w:rsidRPr="001863D7">
        <w:t>vivo</w:t>
      </w:r>
    </w:p>
    <w:sectPr w:rsidR="002300FF" w:rsidRPr="001863D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798CC" w14:textId="77777777" w:rsidR="00B438A4" w:rsidRDefault="00B438A4">
      <w:pPr>
        <w:spacing w:after="0"/>
      </w:pPr>
      <w:r>
        <w:separator/>
      </w:r>
    </w:p>
  </w:endnote>
  <w:endnote w:type="continuationSeparator" w:id="0">
    <w:p w14:paraId="507DF9C9" w14:textId="77777777" w:rsidR="00B438A4" w:rsidRDefault="00B438A4">
      <w:pPr>
        <w:spacing w:after="0"/>
      </w:pPr>
      <w:r>
        <w:continuationSeparator/>
      </w:r>
    </w:p>
  </w:endnote>
  <w:endnote w:type="continuationNotice" w:id="1">
    <w:p w14:paraId="5842C0F8" w14:textId="77777777" w:rsidR="00B438A4" w:rsidRDefault="00B43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08104" w14:textId="77777777" w:rsidR="00B438A4" w:rsidRDefault="00B438A4">
      <w:pPr>
        <w:spacing w:after="0"/>
      </w:pPr>
      <w:r>
        <w:separator/>
      </w:r>
    </w:p>
  </w:footnote>
  <w:footnote w:type="continuationSeparator" w:id="0">
    <w:p w14:paraId="1C4BA7B7" w14:textId="77777777" w:rsidR="00B438A4" w:rsidRDefault="00B438A4">
      <w:pPr>
        <w:spacing w:after="0"/>
      </w:pPr>
      <w:r>
        <w:continuationSeparator/>
      </w:r>
    </w:p>
  </w:footnote>
  <w:footnote w:type="continuationNotice" w:id="1">
    <w:p w14:paraId="19BF1748" w14:textId="77777777" w:rsidR="00B438A4" w:rsidRDefault="00B43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20C711E"/>
    <w:multiLevelType w:val="hybridMultilevel"/>
    <w:tmpl w:val="AE70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70EE8"/>
    <w:multiLevelType w:val="hybridMultilevel"/>
    <w:tmpl w:val="20106A8E"/>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4B353E8"/>
    <w:multiLevelType w:val="hybridMultilevel"/>
    <w:tmpl w:val="7666A51C"/>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B6F38E9"/>
    <w:multiLevelType w:val="hybridMultilevel"/>
    <w:tmpl w:val="FFB8D1B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C403C4"/>
    <w:multiLevelType w:val="hybridMultilevel"/>
    <w:tmpl w:val="E4A664DC"/>
    <w:lvl w:ilvl="0" w:tplc="CC44CA3A">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06B0035"/>
    <w:multiLevelType w:val="multilevel"/>
    <w:tmpl w:val="058E7CFE"/>
    <w:styleLink w:val="CurrentList9"/>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1"/>
  </w:num>
  <w:num w:numId="5" w16cid:durableId="648827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2"/>
  </w:num>
  <w:num w:numId="8" w16cid:durableId="1925916492">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5"/>
  </w:num>
  <w:num w:numId="11" w16cid:durableId="115023289">
    <w:abstractNumId w:val="28"/>
  </w:num>
  <w:num w:numId="12" w16cid:durableId="1175027039">
    <w:abstractNumId w:val="16"/>
  </w:num>
  <w:num w:numId="13" w16cid:durableId="665591870">
    <w:abstractNumId w:val="0"/>
  </w:num>
  <w:num w:numId="14" w16cid:durableId="1820999206">
    <w:abstractNumId w:val="19"/>
  </w:num>
  <w:num w:numId="15" w16cid:durableId="27068971">
    <w:abstractNumId w:val="9"/>
  </w:num>
  <w:num w:numId="16" w16cid:durableId="1673684540">
    <w:abstractNumId w:val="14"/>
  </w:num>
  <w:num w:numId="17" w16cid:durableId="689647860">
    <w:abstractNumId w:val="1"/>
  </w:num>
  <w:num w:numId="18" w16cid:durableId="836766221">
    <w:abstractNumId w:val="7"/>
  </w:num>
  <w:num w:numId="19" w16cid:durableId="2067408291">
    <w:abstractNumId w:val="25"/>
  </w:num>
  <w:num w:numId="20" w16cid:durableId="648173420">
    <w:abstractNumId w:val="17"/>
  </w:num>
  <w:num w:numId="21" w16cid:durableId="1879048688">
    <w:abstractNumId w:val="15"/>
  </w:num>
  <w:num w:numId="22" w16cid:durableId="1902786130">
    <w:abstractNumId w:val="11"/>
  </w:num>
  <w:num w:numId="23" w16cid:durableId="392241328">
    <w:abstractNumId w:val="30"/>
  </w:num>
  <w:num w:numId="24" w16cid:durableId="688607743">
    <w:abstractNumId w:val="21"/>
  </w:num>
  <w:num w:numId="25" w16cid:durableId="1537699707">
    <w:abstractNumId w:val="3"/>
  </w:num>
  <w:num w:numId="26" w16cid:durableId="475875189">
    <w:abstractNumId w:val="26"/>
  </w:num>
  <w:num w:numId="27" w16cid:durableId="275720558">
    <w:abstractNumId w:val="23"/>
  </w:num>
  <w:num w:numId="28" w16cid:durableId="187182834">
    <w:abstractNumId w:val="12"/>
  </w:num>
  <w:num w:numId="29" w16cid:durableId="955940647">
    <w:abstractNumId w:val="18"/>
  </w:num>
  <w:num w:numId="30" w16cid:durableId="107815612">
    <w:abstractNumId w:val="20"/>
  </w:num>
  <w:num w:numId="31" w16cid:durableId="1029767528">
    <w:abstractNumId w:val="8"/>
  </w:num>
  <w:num w:numId="32" w16cid:durableId="282267374">
    <w:abstractNumId w:val="6"/>
  </w:num>
  <w:num w:numId="33" w16cid:durableId="534660154">
    <w:abstractNumId w:val="29"/>
  </w:num>
  <w:num w:numId="34" w16cid:durableId="848717361">
    <w:abstractNumId w:val="24"/>
  </w:num>
  <w:num w:numId="35" w16cid:durableId="280183931">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4BB"/>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040"/>
    <w:rsid w:val="000160C4"/>
    <w:rsid w:val="0001661E"/>
    <w:rsid w:val="00016AA3"/>
    <w:rsid w:val="000172F0"/>
    <w:rsid w:val="000176F5"/>
    <w:rsid w:val="00020519"/>
    <w:rsid w:val="0002052C"/>
    <w:rsid w:val="0002061F"/>
    <w:rsid w:val="00020A29"/>
    <w:rsid w:val="00021743"/>
    <w:rsid w:val="00021C0B"/>
    <w:rsid w:val="00021CAE"/>
    <w:rsid w:val="00021F19"/>
    <w:rsid w:val="000224EE"/>
    <w:rsid w:val="00022598"/>
    <w:rsid w:val="00022E10"/>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67D4"/>
    <w:rsid w:val="0003732D"/>
    <w:rsid w:val="000379E3"/>
    <w:rsid w:val="00040978"/>
    <w:rsid w:val="00040B6E"/>
    <w:rsid w:val="00040B9B"/>
    <w:rsid w:val="0004144D"/>
    <w:rsid w:val="00041910"/>
    <w:rsid w:val="00041B0F"/>
    <w:rsid w:val="00041D90"/>
    <w:rsid w:val="00042374"/>
    <w:rsid w:val="000429F8"/>
    <w:rsid w:val="00042E3B"/>
    <w:rsid w:val="0004301E"/>
    <w:rsid w:val="00043024"/>
    <w:rsid w:val="00043F26"/>
    <w:rsid w:val="00044B4C"/>
    <w:rsid w:val="00044D9A"/>
    <w:rsid w:val="000452F8"/>
    <w:rsid w:val="000459BE"/>
    <w:rsid w:val="00045C28"/>
    <w:rsid w:val="00045D9F"/>
    <w:rsid w:val="00045E08"/>
    <w:rsid w:val="00046F38"/>
    <w:rsid w:val="000473AF"/>
    <w:rsid w:val="00047ADD"/>
    <w:rsid w:val="00050545"/>
    <w:rsid w:val="00050957"/>
    <w:rsid w:val="0005146A"/>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2A9D"/>
    <w:rsid w:val="0006353B"/>
    <w:rsid w:val="00063A62"/>
    <w:rsid w:val="00063BE7"/>
    <w:rsid w:val="00063CE4"/>
    <w:rsid w:val="00066378"/>
    <w:rsid w:val="0006645A"/>
    <w:rsid w:val="00066EE3"/>
    <w:rsid w:val="000670A8"/>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383"/>
    <w:rsid w:val="00082D9A"/>
    <w:rsid w:val="00083194"/>
    <w:rsid w:val="00083331"/>
    <w:rsid w:val="00083811"/>
    <w:rsid w:val="000838D3"/>
    <w:rsid w:val="00083C45"/>
    <w:rsid w:val="000851B5"/>
    <w:rsid w:val="00085251"/>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60F"/>
    <w:rsid w:val="000A3E09"/>
    <w:rsid w:val="000A3E2A"/>
    <w:rsid w:val="000A406C"/>
    <w:rsid w:val="000A505A"/>
    <w:rsid w:val="000A57C5"/>
    <w:rsid w:val="000A595A"/>
    <w:rsid w:val="000A6346"/>
    <w:rsid w:val="000A67D0"/>
    <w:rsid w:val="000A7269"/>
    <w:rsid w:val="000A744B"/>
    <w:rsid w:val="000A7CED"/>
    <w:rsid w:val="000B0A80"/>
    <w:rsid w:val="000B0DB4"/>
    <w:rsid w:val="000B1305"/>
    <w:rsid w:val="000B13C7"/>
    <w:rsid w:val="000B13F2"/>
    <w:rsid w:val="000B19D0"/>
    <w:rsid w:val="000B1BD8"/>
    <w:rsid w:val="000B301A"/>
    <w:rsid w:val="000B30E0"/>
    <w:rsid w:val="000B328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2455"/>
    <w:rsid w:val="000D3027"/>
    <w:rsid w:val="000D3BE4"/>
    <w:rsid w:val="000D45C9"/>
    <w:rsid w:val="000D471A"/>
    <w:rsid w:val="000D5092"/>
    <w:rsid w:val="000D5C69"/>
    <w:rsid w:val="000D5DC6"/>
    <w:rsid w:val="000D6230"/>
    <w:rsid w:val="000D6AA9"/>
    <w:rsid w:val="000D6E60"/>
    <w:rsid w:val="000D7462"/>
    <w:rsid w:val="000D7973"/>
    <w:rsid w:val="000D7B23"/>
    <w:rsid w:val="000E03A9"/>
    <w:rsid w:val="000E0452"/>
    <w:rsid w:val="000E0751"/>
    <w:rsid w:val="000E0994"/>
    <w:rsid w:val="000E0E64"/>
    <w:rsid w:val="000E145A"/>
    <w:rsid w:val="000E19A7"/>
    <w:rsid w:val="000E1B80"/>
    <w:rsid w:val="000E20E7"/>
    <w:rsid w:val="000E2524"/>
    <w:rsid w:val="000E2630"/>
    <w:rsid w:val="000E2726"/>
    <w:rsid w:val="000E2B42"/>
    <w:rsid w:val="000E2DB3"/>
    <w:rsid w:val="000E2DC9"/>
    <w:rsid w:val="000E3062"/>
    <w:rsid w:val="000E3321"/>
    <w:rsid w:val="000E342F"/>
    <w:rsid w:val="000E350A"/>
    <w:rsid w:val="000E461C"/>
    <w:rsid w:val="000E497B"/>
    <w:rsid w:val="000E4B6B"/>
    <w:rsid w:val="000E51C6"/>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EA5"/>
    <w:rsid w:val="00102195"/>
    <w:rsid w:val="001027E3"/>
    <w:rsid w:val="00102C01"/>
    <w:rsid w:val="00103D04"/>
    <w:rsid w:val="0010478B"/>
    <w:rsid w:val="00104975"/>
    <w:rsid w:val="00104EFB"/>
    <w:rsid w:val="001051B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113"/>
    <w:rsid w:val="00113730"/>
    <w:rsid w:val="001138EF"/>
    <w:rsid w:val="00113E56"/>
    <w:rsid w:val="0011440C"/>
    <w:rsid w:val="001151B7"/>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4A2B"/>
    <w:rsid w:val="0012525E"/>
    <w:rsid w:val="00125407"/>
    <w:rsid w:val="00125567"/>
    <w:rsid w:val="001256EA"/>
    <w:rsid w:val="00125B9F"/>
    <w:rsid w:val="00125FAC"/>
    <w:rsid w:val="001264B1"/>
    <w:rsid w:val="001265AC"/>
    <w:rsid w:val="00126A2A"/>
    <w:rsid w:val="00126AA3"/>
    <w:rsid w:val="00126AE6"/>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982"/>
    <w:rsid w:val="00151A22"/>
    <w:rsid w:val="00151C6B"/>
    <w:rsid w:val="00152426"/>
    <w:rsid w:val="001532F8"/>
    <w:rsid w:val="0015382B"/>
    <w:rsid w:val="0015416A"/>
    <w:rsid w:val="00154365"/>
    <w:rsid w:val="001543DB"/>
    <w:rsid w:val="0015526B"/>
    <w:rsid w:val="00155751"/>
    <w:rsid w:val="00155C8A"/>
    <w:rsid w:val="00155D51"/>
    <w:rsid w:val="00156E00"/>
    <w:rsid w:val="0015749B"/>
    <w:rsid w:val="001575D6"/>
    <w:rsid w:val="0016034B"/>
    <w:rsid w:val="0016114F"/>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6075"/>
    <w:rsid w:val="001863D7"/>
    <w:rsid w:val="001873FF"/>
    <w:rsid w:val="0018757B"/>
    <w:rsid w:val="0018776C"/>
    <w:rsid w:val="00187897"/>
    <w:rsid w:val="00190181"/>
    <w:rsid w:val="00190393"/>
    <w:rsid w:val="001918DB"/>
    <w:rsid w:val="00191FB7"/>
    <w:rsid w:val="001920C9"/>
    <w:rsid w:val="00192258"/>
    <w:rsid w:val="00192A87"/>
    <w:rsid w:val="00193374"/>
    <w:rsid w:val="001939E6"/>
    <w:rsid w:val="00193B86"/>
    <w:rsid w:val="00194684"/>
    <w:rsid w:val="00194909"/>
    <w:rsid w:val="00194C27"/>
    <w:rsid w:val="0019642F"/>
    <w:rsid w:val="001966FA"/>
    <w:rsid w:val="0019671F"/>
    <w:rsid w:val="001968C8"/>
    <w:rsid w:val="00196A7C"/>
    <w:rsid w:val="00196DAE"/>
    <w:rsid w:val="00197301"/>
    <w:rsid w:val="00197319"/>
    <w:rsid w:val="00197321"/>
    <w:rsid w:val="00197E03"/>
    <w:rsid w:val="00197F9A"/>
    <w:rsid w:val="001A02F4"/>
    <w:rsid w:val="001A04A3"/>
    <w:rsid w:val="001A06E2"/>
    <w:rsid w:val="001A1078"/>
    <w:rsid w:val="001A18A7"/>
    <w:rsid w:val="001A1BE6"/>
    <w:rsid w:val="001A1F50"/>
    <w:rsid w:val="001A21EC"/>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C57"/>
    <w:rsid w:val="001B3EE1"/>
    <w:rsid w:val="001B50A5"/>
    <w:rsid w:val="001B5823"/>
    <w:rsid w:val="001B5C70"/>
    <w:rsid w:val="001B5E65"/>
    <w:rsid w:val="001B61CB"/>
    <w:rsid w:val="001B6746"/>
    <w:rsid w:val="001B7401"/>
    <w:rsid w:val="001B7745"/>
    <w:rsid w:val="001C0CDA"/>
    <w:rsid w:val="001C172C"/>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0BFE"/>
    <w:rsid w:val="001F179C"/>
    <w:rsid w:val="001F261C"/>
    <w:rsid w:val="001F4506"/>
    <w:rsid w:val="001F479A"/>
    <w:rsid w:val="001F517C"/>
    <w:rsid w:val="001F56AD"/>
    <w:rsid w:val="001F59EF"/>
    <w:rsid w:val="001F7152"/>
    <w:rsid w:val="001F715B"/>
    <w:rsid w:val="00201588"/>
    <w:rsid w:val="002018D3"/>
    <w:rsid w:val="0020199B"/>
    <w:rsid w:val="00201E08"/>
    <w:rsid w:val="00201EF2"/>
    <w:rsid w:val="0020274C"/>
    <w:rsid w:val="00202ADF"/>
    <w:rsid w:val="00203389"/>
    <w:rsid w:val="0020359D"/>
    <w:rsid w:val="0020371B"/>
    <w:rsid w:val="0020391A"/>
    <w:rsid w:val="00203C24"/>
    <w:rsid w:val="00203FC0"/>
    <w:rsid w:val="0020425C"/>
    <w:rsid w:val="0020474B"/>
    <w:rsid w:val="00204FAE"/>
    <w:rsid w:val="002050C9"/>
    <w:rsid w:val="00205952"/>
    <w:rsid w:val="00205CC9"/>
    <w:rsid w:val="00205E99"/>
    <w:rsid w:val="00206DEC"/>
    <w:rsid w:val="002104DB"/>
    <w:rsid w:val="00210573"/>
    <w:rsid w:val="00210BD7"/>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0FF"/>
    <w:rsid w:val="00230324"/>
    <w:rsid w:val="00230984"/>
    <w:rsid w:val="00230BCB"/>
    <w:rsid w:val="00231840"/>
    <w:rsid w:val="00231F46"/>
    <w:rsid w:val="002332D6"/>
    <w:rsid w:val="002336D2"/>
    <w:rsid w:val="00233760"/>
    <w:rsid w:val="00233F81"/>
    <w:rsid w:val="002343FF"/>
    <w:rsid w:val="00235430"/>
    <w:rsid w:val="00236B44"/>
    <w:rsid w:val="002379CE"/>
    <w:rsid w:val="00237B29"/>
    <w:rsid w:val="00237CD3"/>
    <w:rsid w:val="00237F96"/>
    <w:rsid w:val="002408BE"/>
    <w:rsid w:val="00240F39"/>
    <w:rsid w:val="00241281"/>
    <w:rsid w:val="002421A4"/>
    <w:rsid w:val="00242877"/>
    <w:rsid w:val="002428B5"/>
    <w:rsid w:val="00242B77"/>
    <w:rsid w:val="00242C79"/>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4C6E"/>
    <w:rsid w:val="00254C81"/>
    <w:rsid w:val="002558C7"/>
    <w:rsid w:val="00255AFA"/>
    <w:rsid w:val="00255EAD"/>
    <w:rsid w:val="002568BE"/>
    <w:rsid w:val="00256DB0"/>
    <w:rsid w:val="002577EC"/>
    <w:rsid w:val="0026077C"/>
    <w:rsid w:val="0026138A"/>
    <w:rsid w:val="0026139C"/>
    <w:rsid w:val="00261537"/>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548"/>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A9E"/>
    <w:rsid w:val="00290F5B"/>
    <w:rsid w:val="0029155B"/>
    <w:rsid w:val="00291C33"/>
    <w:rsid w:val="002932DC"/>
    <w:rsid w:val="00293B1A"/>
    <w:rsid w:val="002941B3"/>
    <w:rsid w:val="002954CC"/>
    <w:rsid w:val="0029690F"/>
    <w:rsid w:val="00296D99"/>
    <w:rsid w:val="002970B0"/>
    <w:rsid w:val="0029720E"/>
    <w:rsid w:val="002976F9"/>
    <w:rsid w:val="002A0101"/>
    <w:rsid w:val="002A089A"/>
    <w:rsid w:val="002A10E3"/>
    <w:rsid w:val="002A13BC"/>
    <w:rsid w:val="002A13D2"/>
    <w:rsid w:val="002A1469"/>
    <w:rsid w:val="002A1601"/>
    <w:rsid w:val="002A1CF7"/>
    <w:rsid w:val="002A1F2B"/>
    <w:rsid w:val="002A221B"/>
    <w:rsid w:val="002A2F03"/>
    <w:rsid w:val="002A3031"/>
    <w:rsid w:val="002A352B"/>
    <w:rsid w:val="002A37EC"/>
    <w:rsid w:val="002A3B9B"/>
    <w:rsid w:val="002A42F8"/>
    <w:rsid w:val="002A4D31"/>
    <w:rsid w:val="002A4EB3"/>
    <w:rsid w:val="002A5482"/>
    <w:rsid w:val="002A5B38"/>
    <w:rsid w:val="002A668B"/>
    <w:rsid w:val="002A6BFD"/>
    <w:rsid w:val="002A7010"/>
    <w:rsid w:val="002A77C2"/>
    <w:rsid w:val="002B0503"/>
    <w:rsid w:val="002B05CE"/>
    <w:rsid w:val="002B0A1B"/>
    <w:rsid w:val="002B0BEC"/>
    <w:rsid w:val="002B15A0"/>
    <w:rsid w:val="002B1813"/>
    <w:rsid w:val="002B3BDA"/>
    <w:rsid w:val="002B4B48"/>
    <w:rsid w:val="002B5728"/>
    <w:rsid w:val="002B5B5D"/>
    <w:rsid w:val="002B607F"/>
    <w:rsid w:val="002B7308"/>
    <w:rsid w:val="002C0629"/>
    <w:rsid w:val="002C0884"/>
    <w:rsid w:val="002C10A6"/>
    <w:rsid w:val="002C1573"/>
    <w:rsid w:val="002C1CDD"/>
    <w:rsid w:val="002C1DE0"/>
    <w:rsid w:val="002C1F9E"/>
    <w:rsid w:val="002C22E6"/>
    <w:rsid w:val="002C24E2"/>
    <w:rsid w:val="002C25CA"/>
    <w:rsid w:val="002C2A85"/>
    <w:rsid w:val="002C394F"/>
    <w:rsid w:val="002C3DB7"/>
    <w:rsid w:val="002C3E52"/>
    <w:rsid w:val="002C416C"/>
    <w:rsid w:val="002C430D"/>
    <w:rsid w:val="002C4722"/>
    <w:rsid w:val="002C4799"/>
    <w:rsid w:val="002C48C9"/>
    <w:rsid w:val="002C573C"/>
    <w:rsid w:val="002C5867"/>
    <w:rsid w:val="002C5FD5"/>
    <w:rsid w:val="002C670E"/>
    <w:rsid w:val="002C6882"/>
    <w:rsid w:val="002C79B9"/>
    <w:rsid w:val="002D07E5"/>
    <w:rsid w:val="002D09B5"/>
    <w:rsid w:val="002D122B"/>
    <w:rsid w:val="002D1257"/>
    <w:rsid w:val="002D16B0"/>
    <w:rsid w:val="002D1B35"/>
    <w:rsid w:val="002D1B4F"/>
    <w:rsid w:val="002D1BE2"/>
    <w:rsid w:val="002D334E"/>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D7CBE"/>
    <w:rsid w:val="002E01CC"/>
    <w:rsid w:val="002E0919"/>
    <w:rsid w:val="002E0B3B"/>
    <w:rsid w:val="002E3046"/>
    <w:rsid w:val="002E33FF"/>
    <w:rsid w:val="002E35D6"/>
    <w:rsid w:val="002E3CAE"/>
    <w:rsid w:val="002E440B"/>
    <w:rsid w:val="002E48F8"/>
    <w:rsid w:val="002E4A00"/>
    <w:rsid w:val="002E569A"/>
    <w:rsid w:val="002E56FB"/>
    <w:rsid w:val="002E596A"/>
    <w:rsid w:val="002E5BF9"/>
    <w:rsid w:val="002E7E0D"/>
    <w:rsid w:val="002E7EFC"/>
    <w:rsid w:val="002F01F7"/>
    <w:rsid w:val="002F04C8"/>
    <w:rsid w:val="002F0628"/>
    <w:rsid w:val="002F08CE"/>
    <w:rsid w:val="002F0D78"/>
    <w:rsid w:val="002F0F0C"/>
    <w:rsid w:val="002F1056"/>
    <w:rsid w:val="002F11D7"/>
    <w:rsid w:val="002F1451"/>
    <w:rsid w:val="002F1556"/>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4BE8"/>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067"/>
    <w:rsid w:val="00315700"/>
    <w:rsid w:val="003159F3"/>
    <w:rsid w:val="00315A01"/>
    <w:rsid w:val="0031601B"/>
    <w:rsid w:val="003162C4"/>
    <w:rsid w:val="00316785"/>
    <w:rsid w:val="00316F58"/>
    <w:rsid w:val="00317127"/>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2CE2"/>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0992"/>
    <w:rsid w:val="00331EDB"/>
    <w:rsid w:val="0033270C"/>
    <w:rsid w:val="0033291A"/>
    <w:rsid w:val="00332A60"/>
    <w:rsid w:val="00333158"/>
    <w:rsid w:val="003333D3"/>
    <w:rsid w:val="00333A4C"/>
    <w:rsid w:val="0033486B"/>
    <w:rsid w:val="003349B3"/>
    <w:rsid w:val="00334A27"/>
    <w:rsid w:val="003355FB"/>
    <w:rsid w:val="00335626"/>
    <w:rsid w:val="00335B5C"/>
    <w:rsid w:val="00337C0E"/>
    <w:rsid w:val="00340680"/>
    <w:rsid w:val="003406C8"/>
    <w:rsid w:val="00340C1B"/>
    <w:rsid w:val="00340D08"/>
    <w:rsid w:val="0034137B"/>
    <w:rsid w:val="00341634"/>
    <w:rsid w:val="00341905"/>
    <w:rsid w:val="003419AA"/>
    <w:rsid w:val="00341E35"/>
    <w:rsid w:val="0034219A"/>
    <w:rsid w:val="00342B4F"/>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1E50"/>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C10"/>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0DC"/>
    <w:rsid w:val="003861E5"/>
    <w:rsid w:val="003868FB"/>
    <w:rsid w:val="00386D0C"/>
    <w:rsid w:val="003871CD"/>
    <w:rsid w:val="0038760E"/>
    <w:rsid w:val="00387638"/>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1E01"/>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0EE5"/>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460"/>
    <w:rsid w:val="003C37F7"/>
    <w:rsid w:val="003C3E11"/>
    <w:rsid w:val="003C45B0"/>
    <w:rsid w:val="003C4CAB"/>
    <w:rsid w:val="003C50EF"/>
    <w:rsid w:val="003C51AA"/>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072"/>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400"/>
    <w:rsid w:val="003F0522"/>
    <w:rsid w:val="003F0596"/>
    <w:rsid w:val="003F072A"/>
    <w:rsid w:val="003F0F9A"/>
    <w:rsid w:val="003F17BA"/>
    <w:rsid w:val="003F1DC4"/>
    <w:rsid w:val="003F3D76"/>
    <w:rsid w:val="003F4005"/>
    <w:rsid w:val="003F4307"/>
    <w:rsid w:val="003F436C"/>
    <w:rsid w:val="003F44B5"/>
    <w:rsid w:val="003F46D1"/>
    <w:rsid w:val="003F48FF"/>
    <w:rsid w:val="003F566F"/>
    <w:rsid w:val="003F5B5D"/>
    <w:rsid w:val="003F5E45"/>
    <w:rsid w:val="003F6FBE"/>
    <w:rsid w:val="003F70C0"/>
    <w:rsid w:val="003F727B"/>
    <w:rsid w:val="003F77E2"/>
    <w:rsid w:val="004001C9"/>
    <w:rsid w:val="00400AD4"/>
    <w:rsid w:val="00400AE1"/>
    <w:rsid w:val="00401245"/>
    <w:rsid w:val="004013F3"/>
    <w:rsid w:val="00401418"/>
    <w:rsid w:val="00401C22"/>
    <w:rsid w:val="004022CB"/>
    <w:rsid w:val="004023F2"/>
    <w:rsid w:val="004036A3"/>
    <w:rsid w:val="00404DD6"/>
    <w:rsid w:val="00405421"/>
    <w:rsid w:val="004056DE"/>
    <w:rsid w:val="00406096"/>
    <w:rsid w:val="00406132"/>
    <w:rsid w:val="004073E7"/>
    <w:rsid w:val="004073FA"/>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900"/>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3AA"/>
    <w:rsid w:val="00425620"/>
    <w:rsid w:val="00425883"/>
    <w:rsid w:val="00426079"/>
    <w:rsid w:val="00426096"/>
    <w:rsid w:val="004261CD"/>
    <w:rsid w:val="004265AA"/>
    <w:rsid w:val="0042688A"/>
    <w:rsid w:val="004268F4"/>
    <w:rsid w:val="00427BF8"/>
    <w:rsid w:val="00427E42"/>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462"/>
    <w:rsid w:val="004505D5"/>
    <w:rsid w:val="004508F4"/>
    <w:rsid w:val="00451052"/>
    <w:rsid w:val="0045163F"/>
    <w:rsid w:val="0045242A"/>
    <w:rsid w:val="00452702"/>
    <w:rsid w:val="0045294D"/>
    <w:rsid w:val="004530B2"/>
    <w:rsid w:val="00454645"/>
    <w:rsid w:val="0045480D"/>
    <w:rsid w:val="00454FEA"/>
    <w:rsid w:val="004559A0"/>
    <w:rsid w:val="004564B4"/>
    <w:rsid w:val="004566AD"/>
    <w:rsid w:val="00456D70"/>
    <w:rsid w:val="0045704D"/>
    <w:rsid w:val="004570AC"/>
    <w:rsid w:val="00457CEC"/>
    <w:rsid w:val="0046033A"/>
    <w:rsid w:val="0046122B"/>
    <w:rsid w:val="00461410"/>
    <w:rsid w:val="004621F8"/>
    <w:rsid w:val="00462401"/>
    <w:rsid w:val="0046266B"/>
    <w:rsid w:val="0046270D"/>
    <w:rsid w:val="004631B2"/>
    <w:rsid w:val="004638CB"/>
    <w:rsid w:val="00463C40"/>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2DEA"/>
    <w:rsid w:val="00473094"/>
    <w:rsid w:val="0047309A"/>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C95"/>
    <w:rsid w:val="00476E5B"/>
    <w:rsid w:val="00477590"/>
    <w:rsid w:val="00477721"/>
    <w:rsid w:val="00477737"/>
    <w:rsid w:val="00477C5F"/>
    <w:rsid w:val="00477E6A"/>
    <w:rsid w:val="00477EDE"/>
    <w:rsid w:val="00480051"/>
    <w:rsid w:val="004807A0"/>
    <w:rsid w:val="004807F5"/>
    <w:rsid w:val="00480B0B"/>
    <w:rsid w:val="00480D01"/>
    <w:rsid w:val="00481546"/>
    <w:rsid w:val="004817E8"/>
    <w:rsid w:val="00481DDC"/>
    <w:rsid w:val="004829AA"/>
    <w:rsid w:val="004831B3"/>
    <w:rsid w:val="004831E3"/>
    <w:rsid w:val="004848B2"/>
    <w:rsid w:val="00484B1D"/>
    <w:rsid w:val="00485193"/>
    <w:rsid w:val="00485261"/>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773"/>
    <w:rsid w:val="00492B85"/>
    <w:rsid w:val="00492C25"/>
    <w:rsid w:val="00494080"/>
    <w:rsid w:val="00494305"/>
    <w:rsid w:val="00494603"/>
    <w:rsid w:val="00494761"/>
    <w:rsid w:val="004959E1"/>
    <w:rsid w:val="004970F5"/>
    <w:rsid w:val="0049727C"/>
    <w:rsid w:val="004979A5"/>
    <w:rsid w:val="00497BE3"/>
    <w:rsid w:val="004A039E"/>
    <w:rsid w:val="004A0E95"/>
    <w:rsid w:val="004A126D"/>
    <w:rsid w:val="004A1B78"/>
    <w:rsid w:val="004A24C8"/>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D89"/>
    <w:rsid w:val="004C0E8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2678"/>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177B"/>
    <w:rsid w:val="0050246B"/>
    <w:rsid w:val="005027CE"/>
    <w:rsid w:val="00502EC6"/>
    <w:rsid w:val="0050327B"/>
    <w:rsid w:val="005034C6"/>
    <w:rsid w:val="005050DC"/>
    <w:rsid w:val="00505BFE"/>
    <w:rsid w:val="005063B3"/>
    <w:rsid w:val="00506774"/>
    <w:rsid w:val="00506D3F"/>
    <w:rsid w:val="00507AA3"/>
    <w:rsid w:val="00507ED3"/>
    <w:rsid w:val="005102D5"/>
    <w:rsid w:val="00510895"/>
    <w:rsid w:val="0051133A"/>
    <w:rsid w:val="00511691"/>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5C1B"/>
    <w:rsid w:val="0051671A"/>
    <w:rsid w:val="00516D6D"/>
    <w:rsid w:val="00516FDB"/>
    <w:rsid w:val="0051777D"/>
    <w:rsid w:val="00517C19"/>
    <w:rsid w:val="00517CA2"/>
    <w:rsid w:val="00517FC9"/>
    <w:rsid w:val="0052051E"/>
    <w:rsid w:val="00520C98"/>
    <w:rsid w:val="00521481"/>
    <w:rsid w:val="00521CBF"/>
    <w:rsid w:val="00521F55"/>
    <w:rsid w:val="005225C6"/>
    <w:rsid w:val="00522EAD"/>
    <w:rsid w:val="00523334"/>
    <w:rsid w:val="00523372"/>
    <w:rsid w:val="005233B8"/>
    <w:rsid w:val="00523D96"/>
    <w:rsid w:val="00523F6B"/>
    <w:rsid w:val="00524186"/>
    <w:rsid w:val="00524D1D"/>
    <w:rsid w:val="00524F48"/>
    <w:rsid w:val="00524F5D"/>
    <w:rsid w:val="00525164"/>
    <w:rsid w:val="00525745"/>
    <w:rsid w:val="005259D5"/>
    <w:rsid w:val="005260AB"/>
    <w:rsid w:val="00526356"/>
    <w:rsid w:val="005267D7"/>
    <w:rsid w:val="005279B8"/>
    <w:rsid w:val="00530065"/>
    <w:rsid w:val="00532191"/>
    <w:rsid w:val="00532930"/>
    <w:rsid w:val="005329BC"/>
    <w:rsid w:val="00532B76"/>
    <w:rsid w:val="00533C6E"/>
    <w:rsid w:val="00534568"/>
    <w:rsid w:val="005348A1"/>
    <w:rsid w:val="00535348"/>
    <w:rsid w:val="005353C8"/>
    <w:rsid w:val="00535958"/>
    <w:rsid w:val="00535F7C"/>
    <w:rsid w:val="0053629F"/>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4F63"/>
    <w:rsid w:val="005450E0"/>
    <w:rsid w:val="00545314"/>
    <w:rsid w:val="005456A5"/>
    <w:rsid w:val="005458D3"/>
    <w:rsid w:val="00545DDB"/>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8AD"/>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4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7B8"/>
    <w:rsid w:val="00594C22"/>
    <w:rsid w:val="00594C26"/>
    <w:rsid w:val="00594C68"/>
    <w:rsid w:val="00595549"/>
    <w:rsid w:val="005963D9"/>
    <w:rsid w:val="00596454"/>
    <w:rsid w:val="00596691"/>
    <w:rsid w:val="00597527"/>
    <w:rsid w:val="005A14E3"/>
    <w:rsid w:val="005A1C86"/>
    <w:rsid w:val="005A2769"/>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806"/>
    <w:rsid w:val="005B718D"/>
    <w:rsid w:val="005B7538"/>
    <w:rsid w:val="005B7BE0"/>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57F"/>
    <w:rsid w:val="005D5900"/>
    <w:rsid w:val="005D595E"/>
    <w:rsid w:val="005D64E5"/>
    <w:rsid w:val="005D6510"/>
    <w:rsid w:val="005D6B62"/>
    <w:rsid w:val="005D6DB4"/>
    <w:rsid w:val="005D6ECE"/>
    <w:rsid w:val="005D7838"/>
    <w:rsid w:val="005D7ACA"/>
    <w:rsid w:val="005D7D48"/>
    <w:rsid w:val="005E015A"/>
    <w:rsid w:val="005E089C"/>
    <w:rsid w:val="005E1828"/>
    <w:rsid w:val="005E1E9C"/>
    <w:rsid w:val="005E1FEF"/>
    <w:rsid w:val="005E217E"/>
    <w:rsid w:val="005E2C2C"/>
    <w:rsid w:val="005E345A"/>
    <w:rsid w:val="005E4261"/>
    <w:rsid w:val="005E477E"/>
    <w:rsid w:val="005E480F"/>
    <w:rsid w:val="005E507C"/>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10A"/>
    <w:rsid w:val="005F74B5"/>
    <w:rsid w:val="006004E0"/>
    <w:rsid w:val="00600519"/>
    <w:rsid w:val="0060053D"/>
    <w:rsid w:val="0060068A"/>
    <w:rsid w:val="00600D48"/>
    <w:rsid w:val="00601619"/>
    <w:rsid w:val="00601C54"/>
    <w:rsid w:val="00601CD9"/>
    <w:rsid w:val="006022C9"/>
    <w:rsid w:val="006030BD"/>
    <w:rsid w:val="00603526"/>
    <w:rsid w:val="006038D1"/>
    <w:rsid w:val="00603DD2"/>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1145"/>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56"/>
    <w:rsid w:val="006319E2"/>
    <w:rsid w:val="00631A99"/>
    <w:rsid w:val="00631FED"/>
    <w:rsid w:val="00632015"/>
    <w:rsid w:val="006320AE"/>
    <w:rsid w:val="006321BB"/>
    <w:rsid w:val="00632D3A"/>
    <w:rsid w:val="00632E6B"/>
    <w:rsid w:val="00633171"/>
    <w:rsid w:val="00633379"/>
    <w:rsid w:val="00633571"/>
    <w:rsid w:val="00633AD1"/>
    <w:rsid w:val="00633BC3"/>
    <w:rsid w:val="00633C98"/>
    <w:rsid w:val="00634944"/>
    <w:rsid w:val="00634D36"/>
    <w:rsid w:val="00634D48"/>
    <w:rsid w:val="00634D97"/>
    <w:rsid w:val="006350EC"/>
    <w:rsid w:val="00635722"/>
    <w:rsid w:val="0063602E"/>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9E1"/>
    <w:rsid w:val="00646D9B"/>
    <w:rsid w:val="00646F3D"/>
    <w:rsid w:val="006476FB"/>
    <w:rsid w:val="00647981"/>
    <w:rsid w:val="00647B15"/>
    <w:rsid w:val="00647B1A"/>
    <w:rsid w:val="00647FAD"/>
    <w:rsid w:val="00650AA7"/>
    <w:rsid w:val="00651821"/>
    <w:rsid w:val="006519D3"/>
    <w:rsid w:val="00651A6D"/>
    <w:rsid w:val="00651ADE"/>
    <w:rsid w:val="00651B8F"/>
    <w:rsid w:val="00651CF2"/>
    <w:rsid w:val="00651E3F"/>
    <w:rsid w:val="0065271C"/>
    <w:rsid w:val="0065289A"/>
    <w:rsid w:val="006529FD"/>
    <w:rsid w:val="00652AAC"/>
    <w:rsid w:val="00652CF2"/>
    <w:rsid w:val="0065387D"/>
    <w:rsid w:val="00653A71"/>
    <w:rsid w:val="00653E20"/>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26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BDF"/>
    <w:rsid w:val="00676D38"/>
    <w:rsid w:val="0067765C"/>
    <w:rsid w:val="00677B0B"/>
    <w:rsid w:val="006805F8"/>
    <w:rsid w:val="006807CD"/>
    <w:rsid w:val="00680CBA"/>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4EF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B09"/>
    <w:rsid w:val="00696C31"/>
    <w:rsid w:val="00696C66"/>
    <w:rsid w:val="00697BEB"/>
    <w:rsid w:val="00697C73"/>
    <w:rsid w:val="006A05A5"/>
    <w:rsid w:val="006A0CBB"/>
    <w:rsid w:val="006A1726"/>
    <w:rsid w:val="006A2C54"/>
    <w:rsid w:val="006A3156"/>
    <w:rsid w:val="006A48AC"/>
    <w:rsid w:val="006A4A7F"/>
    <w:rsid w:val="006A4B87"/>
    <w:rsid w:val="006A4E18"/>
    <w:rsid w:val="006A5575"/>
    <w:rsid w:val="006A6E83"/>
    <w:rsid w:val="006A7E35"/>
    <w:rsid w:val="006A7F66"/>
    <w:rsid w:val="006A7F70"/>
    <w:rsid w:val="006B0442"/>
    <w:rsid w:val="006B04EF"/>
    <w:rsid w:val="006B0964"/>
    <w:rsid w:val="006B1ABC"/>
    <w:rsid w:val="006B1AD7"/>
    <w:rsid w:val="006B23F5"/>
    <w:rsid w:val="006B29D5"/>
    <w:rsid w:val="006B2AF3"/>
    <w:rsid w:val="006B4B31"/>
    <w:rsid w:val="006B4BDB"/>
    <w:rsid w:val="006B50FA"/>
    <w:rsid w:val="006B6661"/>
    <w:rsid w:val="006B6698"/>
    <w:rsid w:val="006B6E95"/>
    <w:rsid w:val="006B6F08"/>
    <w:rsid w:val="006B6F11"/>
    <w:rsid w:val="006B6FAC"/>
    <w:rsid w:val="006B79D2"/>
    <w:rsid w:val="006C0355"/>
    <w:rsid w:val="006C0E2B"/>
    <w:rsid w:val="006C1EFA"/>
    <w:rsid w:val="006C2733"/>
    <w:rsid w:val="006C28D7"/>
    <w:rsid w:val="006C29CF"/>
    <w:rsid w:val="006C2B2A"/>
    <w:rsid w:val="006C2B75"/>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15A"/>
    <w:rsid w:val="006C6843"/>
    <w:rsid w:val="006C6896"/>
    <w:rsid w:val="006C6FA5"/>
    <w:rsid w:val="006C7D03"/>
    <w:rsid w:val="006C7D96"/>
    <w:rsid w:val="006D0182"/>
    <w:rsid w:val="006D08AE"/>
    <w:rsid w:val="006D0A30"/>
    <w:rsid w:val="006D0E64"/>
    <w:rsid w:val="006D1BCA"/>
    <w:rsid w:val="006D2A2B"/>
    <w:rsid w:val="006D3945"/>
    <w:rsid w:val="006D3999"/>
    <w:rsid w:val="006D516E"/>
    <w:rsid w:val="006D53B5"/>
    <w:rsid w:val="006D669F"/>
    <w:rsid w:val="006D6F89"/>
    <w:rsid w:val="006D7810"/>
    <w:rsid w:val="006D7829"/>
    <w:rsid w:val="006D7B1A"/>
    <w:rsid w:val="006E0540"/>
    <w:rsid w:val="006E064C"/>
    <w:rsid w:val="006E0E97"/>
    <w:rsid w:val="006E1080"/>
    <w:rsid w:val="006E1452"/>
    <w:rsid w:val="006E16E6"/>
    <w:rsid w:val="006E1ECC"/>
    <w:rsid w:val="006E2086"/>
    <w:rsid w:val="006E2D78"/>
    <w:rsid w:val="006E390D"/>
    <w:rsid w:val="006E3FFF"/>
    <w:rsid w:val="006E41D3"/>
    <w:rsid w:val="006E58BA"/>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2CE"/>
    <w:rsid w:val="006F31B8"/>
    <w:rsid w:val="006F3318"/>
    <w:rsid w:val="006F392B"/>
    <w:rsid w:val="006F3F4C"/>
    <w:rsid w:val="006F4EAF"/>
    <w:rsid w:val="006F4EFA"/>
    <w:rsid w:val="006F4F07"/>
    <w:rsid w:val="006F5135"/>
    <w:rsid w:val="006F55C3"/>
    <w:rsid w:val="006F56AE"/>
    <w:rsid w:val="006F5B07"/>
    <w:rsid w:val="006F5DF6"/>
    <w:rsid w:val="006F6121"/>
    <w:rsid w:val="006F623C"/>
    <w:rsid w:val="006F6264"/>
    <w:rsid w:val="00700960"/>
    <w:rsid w:val="00700AB6"/>
    <w:rsid w:val="00701B60"/>
    <w:rsid w:val="00701BF4"/>
    <w:rsid w:val="00701CE7"/>
    <w:rsid w:val="00701D30"/>
    <w:rsid w:val="00702525"/>
    <w:rsid w:val="00702C53"/>
    <w:rsid w:val="00702DD7"/>
    <w:rsid w:val="00704106"/>
    <w:rsid w:val="00704A83"/>
    <w:rsid w:val="007050EC"/>
    <w:rsid w:val="007052A2"/>
    <w:rsid w:val="00706DBB"/>
    <w:rsid w:val="007070E1"/>
    <w:rsid w:val="00707B1E"/>
    <w:rsid w:val="007109BD"/>
    <w:rsid w:val="00710D08"/>
    <w:rsid w:val="007113AE"/>
    <w:rsid w:val="007113C5"/>
    <w:rsid w:val="0071148A"/>
    <w:rsid w:val="007114C7"/>
    <w:rsid w:val="00711950"/>
    <w:rsid w:val="007121E9"/>
    <w:rsid w:val="007122A3"/>
    <w:rsid w:val="00712BDC"/>
    <w:rsid w:val="00712CAF"/>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177BD"/>
    <w:rsid w:val="0072018F"/>
    <w:rsid w:val="007205B8"/>
    <w:rsid w:val="0072088F"/>
    <w:rsid w:val="007210DE"/>
    <w:rsid w:val="0072131D"/>
    <w:rsid w:val="00721431"/>
    <w:rsid w:val="00721979"/>
    <w:rsid w:val="007219DD"/>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C9"/>
    <w:rsid w:val="00735712"/>
    <w:rsid w:val="007357F3"/>
    <w:rsid w:val="007358EB"/>
    <w:rsid w:val="00735E8B"/>
    <w:rsid w:val="007362E8"/>
    <w:rsid w:val="007365F0"/>
    <w:rsid w:val="00736C6F"/>
    <w:rsid w:val="00736D1C"/>
    <w:rsid w:val="007370EE"/>
    <w:rsid w:val="00740126"/>
    <w:rsid w:val="007402F1"/>
    <w:rsid w:val="00740AD9"/>
    <w:rsid w:val="0074107A"/>
    <w:rsid w:val="007416D2"/>
    <w:rsid w:val="00741C0B"/>
    <w:rsid w:val="0074274A"/>
    <w:rsid w:val="00743D37"/>
    <w:rsid w:val="0074402B"/>
    <w:rsid w:val="00744C1F"/>
    <w:rsid w:val="007456A3"/>
    <w:rsid w:val="00745705"/>
    <w:rsid w:val="007465BA"/>
    <w:rsid w:val="007504E2"/>
    <w:rsid w:val="007506DD"/>
    <w:rsid w:val="0075115E"/>
    <w:rsid w:val="00751650"/>
    <w:rsid w:val="00751865"/>
    <w:rsid w:val="00751CBC"/>
    <w:rsid w:val="00751D8B"/>
    <w:rsid w:val="00752385"/>
    <w:rsid w:val="007525FD"/>
    <w:rsid w:val="00752C30"/>
    <w:rsid w:val="007534BE"/>
    <w:rsid w:val="00753964"/>
    <w:rsid w:val="00754179"/>
    <w:rsid w:val="0075428B"/>
    <w:rsid w:val="00755098"/>
    <w:rsid w:val="00755A68"/>
    <w:rsid w:val="00755C20"/>
    <w:rsid w:val="00755DE8"/>
    <w:rsid w:val="00755E4F"/>
    <w:rsid w:val="00756D34"/>
    <w:rsid w:val="00756E57"/>
    <w:rsid w:val="00756E8E"/>
    <w:rsid w:val="00757301"/>
    <w:rsid w:val="007577E9"/>
    <w:rsid w:val="00757E9C"/>
    <w:rsid w:val="00760424"/>
    <w:rsid w:val="00761284"/>
    <w:rsid w:val="00761852"/>
    <w:rsid w:val="00761A53"/>
    <w:rsid w:val="00761D38"/>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4F5"/>
    <w:rsid w:val="00775CBF"/>
    <w:rsid w:val="007764FD"/>
    <w:rsid w:val="007768AA"/>
    <w:rsid w:val="00776DC6"/>
    <w:rsid w:val="00777681"/>
    <w:rsid w:val="00777880"/>
    <w:rsid w:val="00780A46"/>
    <w:rsid w:val="00781085"/>
    <w:rsid w:val="007815D3"/>
    <w:rsid w:val="0078209F"/>
    <w:rsid w:val="00782390"/>
    <w:rsid w:val="00782A8E"/>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FD8"/>
    <w:rsid w:val="00795115"/>
    <w:rsid w:val="00795BEB"/>
    <w:rsid w:val="00795E20"/>
    <w:rsid w:val="00795E8B"/>
    <w:rsid w:val="0079602E"/>
    <w:rsid w:val="007964C8"/>
    <w:rsid w:val="00797130"/>
    <w:rsid w:val="007973AD"/>
    <w:rsid w:val="00797465"/>
    <w:rsid w:val="00797890"/>
    <w:rsid w:val="00797C3B"/>
    <w:rsid w:val="007A02E7"/>
    <w:rsid w:val="007A0743"/>
    <w:rsid w:val="007A0AEE"/>
    <w:rsid w:val="007A0CD8"/>
    <w:rsid w:val="007A0FE4"/>
    <w:rsid w:val="007A1068"/>
    <w:rsid w:val="007A1117"/>
    <w:rsid w:val="007A12E6"/>
    <w:rsid w:val="007A1508"/>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C85"/>
    <w:rsid w:val="007A6E52"/>
    <w:rsid w:val="007A79D6"/>
    <w:rsid w:val="007A79FC"/>
    <w:rsid w:val="007B052B"/>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68C"/>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7E"/>
    <w:rsid w:val="007D46A9"/>
    <w:rsid w:val="007D4C6D"/>
    <w:rsid w:val="007D5A11"/>
    <w:rsid w:val="007D5A49"/>
    <w:rsid w:val="007D627E"/>
    <w:rsid w:val="007D6288"/>
    <w:rsid w:val="007D6C34"/>
    <w:rsid w:val="007D722C"/>
    <w:rsid w:val="007D7386"/>
    <w:rsid w:val="007D73BA"/>
    <w:rsid w:val="007D786A"/>
    <w:rsid w:val="007D7F1F"/>
    <w:rsid w:val="007E0190"/>
    <w:rsid w:val="007E04DF"/>
    <w:rsid w:val="007E14DC"/>
    <w:rsid w:val="007E15A9"/>
    <w:rsid w:val="007E1698"/>
    <w:rsid w:val="007E1984"/>
    <w:rsid w:val="007E2417"/>
    <w:rsid w:val="007E2565"/>
    <w:rsid w:val="007E260D"/>
    <w:rsid w:val="007E28E3"/>
    <w:rsid w:val="007E32C7"/>
    <w:rsid w:val="007E414B"/>
    <w:rsid w:val="007E425E"/>
    <w:rsid w:val="007E44F9"/>
    <w:rsid w:val="007E460F"/>
    <w:rsid w:val="007E487B"/>
    <w:rsid w:val="007E4EAF"/>
    <w:rsid w:val="007E53EC"/>
    <w:rsid w:val="007E7D18"/>
    <w:rsid w:val="007F02DE"/>
    <w:rsid w:val="007F0B3F"/>
    <w:rsid w:val="007F0BBB"/>
    <w:rsid w:val="007F1855"/>
    <w:rsid w:val="007F1DF1"/>
    <w:rsid w:val="007F1ECB"/>
    <w:rsid w:val="007F249F"/>
    <w:rsid w:val="007F2BC5"/>
    <w:rsid w:val="007F2C04"/>
    <w:rsid w:val="007F31EB"/>
    <w:rsid w:val="007F39C1"/>
    <w:rsid w:val="007F3BE3"/>
    <w:rsid w:val="007F3CE2"/>
    <w:rsid w:val="007F3E20"/>
    <w:rsid w:val="007F440A"/>
    <w:rsid w:val="007F47B2"/>
    <w:rsid w:val="007F5E5E"/>
    <w:rsid w:val="007F6325"/>
    <w:rsid w:val="007F69BA"/>
    <w:rsid w:val="008006D6"/>
    <w:rsid w:val="008007CD"/>
    <w:rsid w:val="008009A6"/>
    <w:rsid w:val="00801062"/>
    <w:rsid w:val="00801150"/>
    <w:rsid w:val="00801318"/>
    <w:rsid w:val="00801BDC"/>
    <w:rsid w:val="00801CE9"/>
    <w:rsid w:val="008027B7"/>
    <w:rsid w:val="00802FFF"/>
    <w:rsid w:val="008036D4"/>
    <w:rsid w:val="00803937"/>
    <w:rsid w:val="00803B22"/>
    <w:rsid w:val="008040C0"/>
    <w:rsid w:val="008048C6"/>
    <w:rsid w:val="008052EA"/>
    <w:rsid w:val="00805D68"/>
    <w:rsid w:val="00806493"/>
    <w:rsid w:val="00806528"/>
    <w:rsid w:val="008066F5"/>
    <w:rsid w:val="008067BC"/>
    <w:rsid w:val="008069FD"/>
    <w:rsid w:val="00806F11"/>
    <w:rsid w:val="00806F86"/>
    <w:rsid w:val="00806FA9"/>
    <w:rsid w:val="00806FF4"/>
    <w:rsid w:val="0080745D"/>
    <w:rsid w:val="00807611"/>
    <w:rsid w:val="0080772C"/>
    <w:rsid w:val="00807836"/>
    <w:rsid w:val="0080792C"/>
    <w:rsid w:val="0080793F"/>
    <w:rsid w:val="00807AE8"/>
    <w:rsid w:val="00807CCA"/>
    <w:rsid w:val="00807CE3"/>
    <w:rsid w:val="0081031F"/>
    <w:rsid w:val="008108E9"/>
    <w:rsid w:val="0081145D"/>
    <w:rsid w:val="00812447"/>
    <w:rsid w:val="008125C3"/>
    <w:rsid w:val="00812F8E"/>
    <w:rsid w:val="0081300B"/>
    <w:rsid w:val="008132A0"/>
    <w:rsid w:val="00813427"/>
    <w:rsid w:val="0081505C"/>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7D"/>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3C99"/>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6B62"/>
    <w:rsid w:val="00867271"/>
    <w:rsid w:val="0087024B"/>
    <w:rsid w:val="00870345"/>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4FFD"/>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1A3"/>
    <w:rsid w:val="008B0B5B"/>
    <w:rsid w:val="008B0D83"/>
    <w:rsid w:val="008B1371"/>
    <w:rsid w:val="008B17A8"/>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F5F"/>
    <w:rsid w:val="008C10A3"/>
    <w:rsid w:val="008C1187"/>
    <w:rsid w:val="008C12AA"/>
    <w:rsid w:val="008C1360"/>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555"/>
    <w:rsid w:val="008E442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05D"/>
    <w:rsid w:val="008F15C7"/>
    <w:rsid w:val="008F18EF"/>
    <w:rsid w:val="008F1C4F"/>
    <w:rsid w:val="008F1C52"/>
    <w:rsid w:val="008F26CF"/>
    <w:rsid w:val="008F2995"/>
    <w:rsid w:val="008F2AA2"/>
    <w:rsid w:val="008F2ABE"/>
    <w:rsid w:val="008F2CD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8B0"/>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45"/>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A1D"/>
    <w:rsid w:val="00916EF6"/>
    <w:rsid w:val="00917A23"/>
    <w:rsid w:val="009207C4"/>
    <w:rsid w:val="00921225"/>
    <w:rsid w:val="00921458"/>
    <w:rsid w:val="009215FC"/>
    <w:rsid w:val="00921974"/>
    <w:rsid w:val="00921C43"/>
    <w:rsid w:val="0092232E"/>
    <w:rsid w:val="0092251F"/>
    <w:rsid w:val="00922EEE"/>
    <w:rsid w:val="00922F8F"/>
    <w:rsid w:val="009233BB"/>
    <w:rsid w:val="009236DA"/>
    <w:rsid w:val="00923A06"/>
    <w:rsid w:val="009241E7"/>
    <w:rsid w:val="0092467E"/>
    <w:rsid w:val="00924A1A"/>
    <w:rsid w:val="00925192"/>
    <w:rsid w:val="009259E6"/>
    <w:rsid w:val="00925DE2"/>
    <w:rsid w:val="00926187"/>
    <w:rsid w:val="00926483"/>
    <w:rsid w:val="00927186"/>
    <w:rsid w:val="009308B0"/>
    <w:rsid w:val="00931141"/>
    <w:rsid w:val="009312F2"/>
    <w:rsid w:val="00931573"/>
    <w:rsid w:val="00931596"/>
    <w:rsid w:val="00931A76"/>
    <w:rsid w:val="00931BEE"/>
    <w:rsid w:val="00931E76"/>
    <w:rsid w:val="00931FC0"/>
    <w:rsid w:val="00932001"/>
    <w:rsid w:val="00932D35"/>
    <w:rsid w:val="009332BE"/>
    <w:rsid w:val="00933A0E"/>
    <w:rsid w:val="00933EA7"/>
    <w:rsid w:val="009341B7"/>
    <w:rsid w:val="0093479C"/>
    <w:rsid w:val="0093585E"/>
    <w:rsid w:val="009364AC"/>
    <w:rsid w:val="009366FE"/>
    <w:rsid w:val="00936A4E"/>
    <w:rsid w:val="0093705D"/>
    <w:rsid w:val="00937107"/>
    <w:rsid w:val="009375E8"/>
    <w:rsid w:val="00937797"/>
    <w:rsid w:val="009400FD"/>
    <w:rsid w:val="0094098C"/>
    <w:rsid w:val="00942C11"/>
    <w:rsid w:val="00942CB5"/>
    <w:rsid w:val="009430D3"/>
    <w:rsid w:val="00943719"/>
    <w:rsid w:val="00943D8F"/>
    <w:rsid w:val="00944BE5"/>
    <w:rsid w:val="00945698"/>
    <w:rsid w:val="009456E2"/>
    <w:rsid w:val="009457A7"/>
    <w:rsid w:val="00945877"/>
    <w:rsid w:val="00945A2B"/>
    <w:rsid w:val="009467A7"/>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4FC"/>
    <w:rsid w:val="00967702"/>
    <w:rsid w:val="009706B5"/>
    <w:rsid w:val="00970A7C"/>
    <w:rsid w:val="00970DCD"/>
    <w:rsid w:val="009711DA"/>
    <w:rsid w:val="00971527"/>
    <w:rsid w:val="009715AD"/>
    <w:rsid w:val="0097246A"/>
    <w:rsid w:val="0097255A"/>
    <w:rsid w:val="00972598"/>
    <w:rsid w:val="00972C4A"/>
    <w:rsid w:val="00973033"/>
    <w:rsid w:val="009737DD"/>
    <w:rsid w:val="0097380E"/>
    <w:rsid w:val="009740BE"/>
    <w:rsid w:val="00974C83"/>
    <w:rsid w:val="00974D45"/>
    <w:rsid w:val="009752B1"/>
    <w:rsid w:val="00975937"/>
    <w:rsid w:val="00975CC0"/>
    <w:rsid w:val="009768AE"/>
    <w:rsid w:val="00976B6A"/>
    <w:rsid w:val="009771E3"/>
    <w:rsid w:val="00980459"/>
    <w:rsid w:val="00980625"/>
    <w:rsid w:val="009814BF"/>
    <w:rsid w:val="009816EF"/>
    <w:rsid w:val="00982649"/>
    <w:rsid w:val="00982C1A"/>
    <w:rsid w:val="0098358F"/>
    <w:rsid w:val="00983C0E"/>
    <w:rsid w:val="00983F05"/>
    <w:rsid w:val="00983F47"/>
    <w:rsid w:val="00984288"/>
    <w:rsid w:val="009849C3"/>
    <w:rsid w:val="009851D9"/>
    <w:rsid w:val="00985797"/>
    <w:rsid w:val="00985AAF"/>
    <w:rsid w:val="00986177"/>
    <w:rsid w:val="00986743"/>
    <w:rsid w:val="009868EA"/>
    <w:rsid w:val="009871D6"/>
    <w:rsid w:val="0098725E"/>
    <w:rsid w:val="00987870"/>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DC5"/>
    <w:rsid w:val="009A1EE8"/>
    <w:rsid w:val="009A2304"/>
    <w:rsid w:val="009A2A7C"/>
    <w:rsid w:val="009A3385"/>
    <w:rsid w:val="009A43E9"/>
    <w:rsid w:val="009A4947"/>
    <w:rsid w:val="009A5000"/>
    <w:rsid w:val="009A7384"/>
    <w:rsid w:val="009A7955"/>
    <w:rsid w:val="009B0FF4"/>
    <w:rsid w:val="009B26C3"/>
    <w:rsid w:val="009B2DCA"/>
    <w:rsid w:val="009B35FB"/>
    <w:rsid w:val="009B37D5"/>
    <w:rsid w:val="009B38D6"/>
    <w:rsid w:val="009B3FCD"/>
    <w:rsid w:val="009B4C97"/>
    <w:rsid w:val="009B4E78"/>
    <w:rsid w:val="009B4FA5"/>
    <w:rsid w:val="009B51AC"/>
    <w:rsid w:val="009B587D"/>
    <w:rsid w:val="009B6008"/>
    <w:rsid w:val="009B6202"/>
    <w:rsid w:val="009B67CE"/>
    <w:rsid w:val="009B7056"/>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79"/>
    <w:rsid w:val="009C7593"/>
    <w:rsid w:val="009C7678"/>
    <w:rsid w:val="009C7860"/>
    <w:rsid w:val="009D0ED7"/>
    <w:rsid w:val="009D10E4"/>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3E8"/>
    <w:rsid w:val="009E2B8F"/>
    <w:rsid w:val="009E2CCE"/>
    <w:rsid w:val="009E2D98"/>
    <w:rsid w:val="009E3581"/>
    <w:rsid w:val="009E3964"/>
    <w:rsid w:val="009E39E6"/>
    <w:rsid w:val="009E3C83"/>
    <w:rsid w:val="009E3F72"/>
    <w:rsid w:val="009E4890"/>
    <w:rsid w:val="009E4A4E"/>
    <w:rsid w:val="009E5262"/>
    <w:rsid w:val="009E53AD"/>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31"/>
    <w:rsid w:val="009F4049"/>
    <w:rsid w:val="009F5925"/>
    <w:rsid w:val="009F5E42"/>
    <w:rsid w:val="009F5FD0"/>
    <w:rsid w:val="009F68A4"/>
    <w:rsid w:val="009F6926"/>
    <w:rsid w:val="009F737C"/>
    <w:rsid w:val="00A00081"/>
    <w:rsid w:val="00A008A7"/>
    <w:rsid w:val="00A009EB"/>
    <w:rsid w:val="00A02D38"/>
    <w:rsid w:val="00A034A7"/>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518"/>
    <w:rsid w:val="00A17D3C"/>
    <w:rsid w:val="00A2008A"/>
    <w:rsid w:val="00A20B5A"/>
    <w:rsid w:val="00A21108"/>
    <w:rsid w:val="00A21AF4"/>
    <w:rsid w:val="00A21C31"/>
    <w:rsid w:val="00A21F09"/>
    <w:rsid w:val="00A224D3"/>
    <w:rsid w:val="00A234AA"/>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69B"/>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5C7A"/>
    <w:rsid w:val="00A46366"/>
    <w:rsid w:val="00A46724"/>
    <w:rsid w:val="00A46EC5"/>
    <w:rsid w:val="00A46FC2"/>
    <w:rsid w:val="00A47F18"/>
    <w:rsid w:val="00A5071C"/>
    <w:rsid w:val="00A50A0C"/>
    <w:rsid w:val="00A51167"/>
    <w:rsid w:val="00A511AD"/>
    <w:rsid w:val="00A51A8B"/>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278"/>
    <w:rsid w:val="00A5574E"/>
    <w:rsid w:val="00A55792"/>
    <w:rsid w:val="00A55AF0"/>
    <w:rsid w:val="00A55EAD"/>
    <w:rsid w:val="00A569CF"/>
    <w:rsid w:val="00A573E4"/>
    <w:rsid w:val="00A60132"/>
    <w:rsid w:val="00A60382"/>
    <w:rsid w:val="00A60DE6"/>
    <w:rsid w:val="00A60EA4"/>
    <w:rsid w:val="00A60F29"/>
    <w:rsid w:val="00A611F7"/>
    <w:rsid w:val="00A623A8"/>
    <w:rsid w:val="00A623C4"/>
    <w:rsid w:val="00A6250F"/>
    <w:rsid w:val="00A62893"/>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5B5"/>
    <w:rsid w:val="00A707EA"/>
    <w:rsid w:val="00A70CF9"/>
    <w:rsid w:val="00A71451"/>
    <w:rsid w:val="00A71652"/>
    <w:rsid w:val="00A7168C"/>
    <w:rsid w:val="00A71CA3"/>
    <w:rsid w:val="00A71FC8"/>
    <w:rsid w:val="00A7213B"/>
    <w:rsid w:val="00A721AB"/>
    <w:rsid w:val="00A734C9"/>
    <w:rsid w:val="00A73F80"/>
    <w:rsid w:val="00A74196"/>
    <w:rsid w:val="00A74252"/>
    <w:rsid w:val="00A742CB"/>
    <w:rsid w:val="00A74735"/>
    <w:rsid w:val="00A747DF"/>
    <w:rsid w:val="00A7506F"/>
    <w:rsid w:val="00A75110"/>
    <w:rsid w:val="00A75445"/>
    <w:rsid w:val="00A75888"/>
    <w:rsid w:val="00A7658D"/>
    <w:rsid w:val="00A766E3"/>
    <w:rsid w:val="00A76BBB"/>
    <w:rsid w:val="00A76EAC"/>
    <w:rsid w:val="00A7769C"/>
    <w:rsid w:val="00A80E9B"/>
    <w:rsid w:val="00A80EC8"/>
    <w:rsid w:val="00A810E5"/>
    <w:rsid w:val="00A81688"/>
    <w:rsid w:val="00A82896"/>
    <w:rsid w:val="00A83B82"/>
    <w:rsid w:val="00A843C0"/>
    <w:rsid w:val="00A8447F"/>
    <w:rsid w:val="00A8472A"/>
    <w:rsid w:val="00A84868"/>
    <w:rsid w:val="00A84F17"/>
    <w:rsid w:val="00A85035"/>
    <w:rsid w:val="00A852A7"/>
    <w:rsid w:val="00A85C59"/>
    <w:rsid w:val="00A85D24"/>
    <w:rsid w:val="00A85FBC"/>
    <w:rsid w:val="00A86053"/>
    <w:rsid w:val="00A8724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3F7E"/>
    <w:rsid w:val="00AA423B"/>
    <w:rsid w:val="00AA48C6"/>
    <w:rsid w:val="00AA502D"/>
    <w:rsid w:val="00AA5273"/>
    <w:rsid w:val="00AA6090"/>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21A"/>
    <w:rsid w:val="00AC433A"/>
    <w:rsid w:val="00AC47FA"/>
    <w:rsid w:val="00AC49CD"/>
    <w:rsid w:val="00AC4A04"/>
    <w:rsid w:val="00AC5600"/>
    <w:rsid w:val="00AC5C52"/>
    <w:rsid w:val="00AC5CD8"/>
    <w:rsid w:val="00AC5E60"/>
    <w:rsid w:val="00AC606F"/>
    <w:rsid w:val="00AC7546"/>
    <w:rsid w:val="00AC7DF8"/>
    <w:rsid w:val="00AD004E"/>
    <w:rsid w:val="00AD0406"/>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D7F3E"/>
    <w:rsid w:val="00AE0377"/>
    <w:rsid w:val="00AE0616"/>
    <w:rsid w:val="00AE0923"/>
    <w:rsid w:val="00AE0AB8"/>
    <w:rsid w:val="00AE0FE1"/>
    <w:rsid w:val="00AE1227"/>
    <w:rsid w:val="00AE1229"/>
    <w:rsid w:val="00AE1A10"/>
    <w:rsid w:val="00AE273E"/>
    <w:rsid w:val="00AE2ED5"/>
    <w:rsid w:val="00AE3836"/>
    <w:rsid w:val="00AE43C3"/>
    <w:rsid w:val="00AE4838"/>
    <w:rsid w:val="00AE4865"/>
    <w:rsid w:val="00AE4A8F"/>
    <w:rsid w:val="00AE574C"/>
    <w:rsid w:val="00AE583E"/>
    <w:rsid w:val="00AE5A58"/>
    <w:rsid w:val="00AE5B08"/>
    <w:rsid w:val="00AE60D8"/>
    <w:rsid w:val="00AE6BBB"/>
    <w:rsid w:val="00AE6CB4"/>
    <w:rsid w:val="00AE6E3E"/>
    <w:rsid w:val="00AE75B5"/>
    <w:rsid w:val="00AE77B1"/>
    <w:rsid w:val="00AE77EA"/>
    <w:rsid w:val="00AE7FB5"/>
    <w:rsid w:val="00AF03A3"/>
    <w:rsid w:val="00AF046C"/>
    <w:rsid w:val="00AF04F2"/>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174"/>
    <w:rsid w:val="00B05341"/>
    <w:rsid w:val="00B060B6"/>
    <w:rsid w:val="00B06CF3"/>
    <w:rsid w:val="00B06F6C"/>
    <w:rsid w:val="00B0734C"/>
    <w:rsid w:val="00B073CB"/>
    <w:rsid w:val="00B0774E"/>
    <w:rsid w:val="00B106AA"/>
    <w:rsid w:val="00B10A73"/>
    <w:rsid w:val="00B10FCB"/>
    <w:rsid w:val="00B11BD0"/>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319"/>
    <w:rsid w:val="00B203B8"/>
    <w:rsid w:val="00B20A16"/>
    <w:rsid w:val="00B2113A"/>
    <w:rsid w:val="00B21156"/>
    <w:rsid w:val="00B216C2"/>
    <w:rsid w:val="00B21715"/>
    <w:rsid w:val="00B2294B"/>
    <w:rsid w:val="00B2295D"/>
    <w:rsid w:val="00B22B36"/>
    <w:rsid w:val="00B22DBA"/>
    <w:rsid w:val="00B2307D"/>
    <w:rsid w:val="00B230C1"/>
    <w:rsid w:val="00B237CE"/>
    <w:rsid w:val="00B2556B"/>
    <w:rsid w:val="00B256BF"/>
    <w:rsid w:val="00B259B0"/>
    <w:rsid w:val="00B26D04"/>
    <w:rsid w:val="00B2726D"/>
    <w:rsid w:val="00B27401"/>
    <w:rsid w:val="00B27940"/>
    <w:rsid w:val="00B306CE"/>
    <w:rsid w:val="00B30C0B"/>
    <w:rsid w:val="00B30E24"/>
    <w:rsid w:val="00B312A0"/>
    <w:rsid w:val="00B31A1E"/>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34"/>
    <w:rsid w:val="00B41CFD"/>
    <w:rsid w:val="00B424CC"/>
    <w:rsid w:val="00B42721"/>
    <w:rsid w:val="00B42B4E"/>
    <w:rsid w:val="00B42DD2"/>
    <w:rsid w:val="00B436DA"/>
    <w:rsid w:val="00B438A4"/>
    <w:rsid w:val="00B43911"/>
    <w:rsid w:val="00B43B08"/>
    <w:rsid w:val="00B43ECC"/>
    <w:rsid w:val="00B4408D"/>
    <w:rsid w:val="00B45243"/>
    <w:rsid w:val="00B46334"/>
    <w:rsid w:val="00B47216"/>
    <w:rsid w:val="00B4739F"/>
    <w:rsid w:val="00B47435"/>
    <w:rsid w:val="00B47797"/>
    <w:rsid w:val="00B47BDB"/>
    <w:rsid w:val="00B47D86"/>
    <w:rsid w:val="00B47FF2"/>
    <w:rsid w:val="00B502A8"/>
    <w:rsid w:val="00B50457"/>
    <w:rsid w:val="00B50594"/>
    <w:rsid w:val="00B50847"/>
    <w:rsid w:val="00B514F8"/>
    <w:rsid w:val="00B51C83"/>
    <w:rsid w:val="00B521EC"/>
    <w:rsid w:val="00B5268A"/>
    <w:rsid w:val="00B52F73"/>
    <w:rsid w:val="00B532C4"/>
    <w:rsid w:val="00B5342A"/>
    <w:rsid w:val="00B53AB0"/>
    <w:rsid w:val="00B54DC7"/>
    <w:rsid w:val="00B55592"/>
    <w:rsid w:val="00B5749C"/>
    <w:rsid w:val="00B57A45"/>
    <w:rsid w:val="00B60057"/>
    <w:rsid w:val="00B600AC"/>
    <w:rsid w:val="00B60A77"/>
    <w:rsid w:val="00B61302"/>
    <w:rsid w:val="00B61F9D"/>
    <w:rsid w:val="00B62E85"/>
    <w:rsid w:val="00B63188"/>
    <w:rsid w:val="00B63DEC"/>
    <w:rsid w:val="00B64047"/>
    <w:rsid w:val="00B64642"/>
    <w:rsid w:val="00B65B13"/>
    <w:rsid w:val="00B65E46"/>
    <w:rsid w:val="00B66DA8"/>
    <w:rsid w:val="00B66E68"/>
    <w:rsid w:val="00B700BA"/>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396"/>
    <w:rsid w:val="00B874B7"/>
    <w:rsid w:val="00B87C5E"/>
    <w:rsid w:val="00B87D0E"/>
    <w:rsid w:val="00B87DAE"/>
    <w:rsid w:val="00B87FE0"/>
    <w:rsid w:val="00B901B1"/>
    <w:rsid w:val="00B90483"/>
    <w:rsid w:val="00B90AA8"/>
    <w:rsid w:val="00B915B3"/>
    <w:rsid w:val="00B91EB7"/>
    <w:rsid w:val="00B92154"/>
    <w:rsid w:val="00B926B0"/>
    <w:rsid w:val="00B926B8"/>
    <w:rsid w:val="00B929D6"/>
    <w:rsid w:val="00B92B90"/>
    <w:rsid w:val="00B92BAC"/>
    <w:rsid w:val="00B9335F"/>
    <w:rsid w:val="00B94B3D"/>
    <w:rsid w:val="00B951DD"/>
    <w:rsid w:val="00B95988"/>
    <w:rsid w:val="00B96A54"/>
    <w:rsid w:val="00B96DAC"/>
    <w:rsid w:val="00B971A8"/>
    <w:rsid w:val="00B977C2"/>
    <w:rsid w:val="00B978C6"/>
    <w:rsid w:val="00B97A2F"/>
    <w:rsid w:val="00B97B7E"/>
    <w:rsid w:val="00B97B91"/>
    <w:rsid w:val="00BA030E"/>
    <w:rsid w:val="00BA07AB"/>
    <w:rsid w:val="00BA0B68"/>
    <w:rsid w:val="00BA0F6E"/>
    <w:rsid w:val="00BA1979"/>
    <w:rsid w:val="00BA3101"/>
    <w:rsid w:val="00BA3362"/>
    <w:rsid w:val="00BA387A"/>
    <w:rsid w:val="00BA3A98"/>
    <w:rsid w:val="00BA401A"/>
    <w:rsid w:val="00BA40D1"/>
    <w:rsid w:val="00BA4871"/>
    <w:rsid w:val="00BA4CAD"/>
    <w:rsid w:val="00BA4E4D"/>
    <w:rsid w:val="00BA5438"/>
    <w:rsid w:val="00BA56B6"/>
    <w:rsid w:val="00BA6849"/>
    <w:rsid w:val="00BA6911"/>
    <w:rsid w:val="00BA6B5B"/>
    <w:rsid w:val="00BA7C83"/>
    <w:rsid w:val="00BB0253"/>
    <w:rsid w:val="00BB0646"/>
    <w:rsid w:val="00BB1B41"/>
    <w:rsid w:val="00BB2F16"/>
    <w:rsid w:val="00BB3566"/>
    <w:rsid w:val="00BB35F0"/>
    <w:rsid w:val="00BB362F"/>
    <w:rsid w:val="00BB428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4E5F"/>
    <w:rsid w:val="00BD5942"/>
    <w:rsid w:val="00BD5AD7"/>
    <w:rsid w:val="00BD5C3C"/>
    <w:rsid w:val="00BD6048"/>
    <w:rsid w:val="00BD62F3"/>
    <w:rsid w:val="00BD6839"/>
    <w:rsid w:val="00BD6C75"/>
    <w:rsid w:val="00BD7F21"/>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0EA8"/>
    <w:rsid w:val="00BF1390"/>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0DC1"/>
    <w:rsid w:val="00C01802"/>
    <w:rsid w:val="00C0297F"/>
    <w:rsid w:val="00C030D9"/>
    <w:rsid w:val="00C03518"/>
    <w:rsid w:val="00C0405C"/>
    <w:rsid w:val="00C04278"/>
    <w:rsid w:val="00C0460A"/>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2F73"/>
    <w:rsid w:val="00C1306F"/>
    <w:rsid w:val="00C13140"/>
    <w:rsid w:val="00C1339D"/>
    <w:rsid w:val="00C13777"/>
    <w:rsid w:val="00C13D4E"/>
    <w:rsid w:val="00C14A6F"/>
    <w:rsid w:val="00C14B48"/>
    <w:rsid w:val="00C14FAF"/>
    <w:rsid w:val="00C156E2"/>
    <w:rsid w:val="00C15B76"/>
    <w:rsid w:val="00C15D4C"/>
    <w:rsid w:val="00C1609D"/>
    <w:rsid w:val="00C16E1E"/>
    <w:rsid w:val="00C170BE"/>
    <w:rsid w:val="00C1738F"/>
    <w:rsid w:val="00C177A7"/>
    <w:rsid w:val="00C17BCB"/>
    <w:rsid w:val="00C17DBC"/>
    <w:rsid w:val="00C17F8C"/>
    <w:rsid w:val="00C21673"/>
    <w:rsid w:val="00C21B81"/>
    <w:rsid w:val="00C21DD7"/>
    <w:rsid w:val="00C21FA8"/>
    <w:rsid w:val="00C222BD"/>
    <w:rsid w:val="00C228F7"/>
    <w:rsid w:val="00C22D3E"/>
    <w:rsid w:val="00C22E06"/>
    <w:rsid w:val="00C23A86"/>
    <w:rsid w:val="00C23D0D"/>
    <w:rsid w:val="00C23DE0"/>
    <w:rsid w:val="00C24238"/>
    <w:rsid w:val="00C25171"/>
    <w:rsid w:val="00C25736"/>
    <w:rsid w:val="00C258E7"/>
    <w:rsid w:val="00C25A1A"/>
    <w:rsid w:val="00C25BCD"/>
    <w:rsid w:val="00C2635E"/>
    <w:rsid w:val="00C27326"/>
    <w:rsid w:val="00C27398"/>
    <w:rsid w:val="00C27E8B"/>
    <w:rsid w:val="00C27F3B"/>
    <w:rsid w:val="00C30887"/>
    <w:rsid w:val="00C319BF"/>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6EE"/>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13B"/>
    <w:rsid w:val="00C61408"/>
    <w:rsid w:val="00C61659"/>
    <w:rsid w:val="00C62453"/>
    <w:rsid w:val="00C6256B"/>
    <w:rsid w:val="00C62D3F"/>
    <w:rsid w:val="00C638F0"/>
    <w:rsid w:val="00C655B9"/>
    <w:rsid w:val="00C65B87"/>
    <w:rsid w:val="00C664F1"/>
    <w:rsid w:val="00C67048"/>
    <w:rsid w:val="00C674FA"/>
    <w:rsid w:val="00C675D9"/>
    <w:rsid w:val="00C67AFD"/>
    <w:rsid w:val="00C67B6F"/>
    <w:rsid w:val="00C708AB"/>
    <w:rsid w:val="00C70C2A"/>
    <w:rsid w:val="00C70DE2"/>
    <w:rsid w:val="00C71854"/>
    <w:rsid w:val="00C72A48"/>
    <w:rsid w:val="00C72CCA"/>
    <w:rsid w:val="00C73028"/>
    <w:rsid w:val="00C73944"/>
    <w:rsid w:val="00C73E77"/>
    <w:rsid w:val="00C73ED4"/>
    <w:rsid w:val="00C743E9"/>
    <w:rsid w:val="00C74CEB"/>
    <w:rsid w:val="00C76694"/>
    <w:rsid w:val="00C77E90"/>
    <w:rsid w:val="00C807DB"/>
    <w:rsid w:val="00C80AD2"/>
    <w:rsid w:val="00C80B2B"/>
    <w:rsid w:val="00C821F1"/>
    <w:rsid w:val="00C8270C"/>
    <w:rsid w:val="00C830BF"/>
    <w:rsid w:val="00C832A5"/>
    <w:rsid w:val="00C83713"/>
    <w:rsid w:val="00C83AFF"/>
    <w:rsid w:val="00C842C2"/>
    <w:rsid w:val="00C84C89"/>
    <w:rsid w:val="00C84E68"/>
    <w:rsid w:val="00C855FF"/>
    <w:rsid w:val="00C85706"/>
    <w:rsid w:val="00C85B4E"/>
    <w:rsid w:val="00C85C2C"/>
    <w:rsid w:val="00C863EF"/>
    <w:rsid w:val="00C86797"/>
    <w:rsid w:val="00C86845"/>
    <w:rsid w:val="00C86E24"/>
    <w:rsid w:val="00C8726B"/>
    <w:rsid w:val="00C879C4"/>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3CE"/>
    <w:rsid w:val="00C955B7"/>
    <w:rsid w:val="00C95719"/>
    <w:rsid w:val="00C96036"/>
    <w:rsid w:val="00C965DA"/>
    <w:rsid w:val="00C97473"/>
    <w:rsid w:val="00C977BF"/>
    <w:rsid w:val="00C97ED2"/>
    <w:rsid w:val="00CA003A"/>
    <w:rsid w:val="00CA0200"/>
    <w:rsid w:val="00CA03C9"/>
    <w:rsid w:val="00CA04BD"/>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534"/>
    <w:rsid w:val="00CC0435"/>
    <w:rsid w:val="00CC0620"/>
    <w:rsid w:val="00CC0A82"/>
    <w:rsid w:val="00CC0AAD"/>
    <w:rsid w:val="00CC103C"/>
    <w:rsid w:val="00CC1783"/>
    <w:rsid w:val="00CC2605"/>
    <w:rsid w:val="00CC271E"/>
    <w:rsid w:val="00CC29B9"/>
    <w:rsid w:val="00CC2FCA"/>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1133"/>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62BB"/>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B80"/>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415"/>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19"/>
    <w:rsid w:val="00D07B55"/>
    <w:rsid w:val="00D10A4D"/>
    <w:rsid w:val="00D10A90"/>
    <w:rsid w:val="00D10C61"/>
    <w:rsid w:val="00D11220"/>
    <w:rsid w:val="00D12361"/>
    <w:rsid w:val="00D12DD3"/>
    <w:rsid w:val="00D12EA6"/>
    <w:rsid w:val="00D12EC8"/>
    <w:rsid w:val="00D1349E"/>
    <w:rsid w:val="00D13F25"/>
    <w:rsid w:val="00D15223"/>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283"/>
    <w:rsid w:val="00D27607"/>
    <w:rsid w:val="00D27831"/>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6AF"/>
    <w:rsid w:val="00D41809"/>
    <w:rsid w:val="00D41AE4"/>
    <w:rsid w:val="00D41FA8"/>
    <w:rsid w:val="00D41FA9"/>
    <w:rsid w:val="00D423C0"/>
    <w:rsid w:val="00D424C9"/>
    <w:rsid w:val="00D427F6"/>
    <w:rsid w:val="00D42835"/>
    <w:rsid w:val="00D42E3A"/>
    <w:rsid w:val="00D42EDD"/>
    <w:rsid w:val="00D438E7"/>
    <w:rsid w:val="00D43CDE"/>
    <w:rsid w:val="00D43CDF"/>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1D15"/>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35"/>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A1B"/>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4E94"/>
    <w:rsid w:val="00D85503"/>
    <w:rsid w:val="00D859E1"/>
    <w:rsid w:val="00D86123"/>
    <w:rsid w:val="00D864C6"/>
    <w:rsid w:val="00D867A0"/>
    <w:rsid w:val="00D8723F"/>
    <w:rsid w:val="00D87DA0"/>
    <w:rsid w:val="00D87F5F"/>
    <w:rsid w:val="00D9004F"/>
    <w:rsid w:val="00D90AFA"/>
    <w:rsid w:val="00D91468"/>
    <w:rsid w:val="00D927B0"/>
    <w:rsid w:val="00D927FD"/>
    <w:rsid w:val="00D92C8D"/>
    <w:rsid w:val="00D930D1"/>
    <w:rsid w:val="00D934D1"/>
    <w:rsid w:val="00D93843"/>
    <w:rsid w:val="00D93FAC"/>
    <w:rsid w:val="00D94134"/>
    <w:rsid w:val="00D94460"/>
    <w:rsid w:val="00D94A68"/>
    <w:rsid w:val="00D95597"/>
    <w:rsid w:val="00D959DF"/>
    <w:rsid w:val="00D969AA"/>
    <w:rsid w:val="00D96A51"/>
    <w:rsid w:val="00D9723D"/>
    <w:rsid w:val="00D972D0"/>
    <w:rsid w:val="00D97336"/>
    <w:rsid w:val="00D9761B"/>
    <w:rsid w:val="00D9765A"/>
    <w:rsid w:val="00D97B2D"/>
    <w:rsid w:val="00D97F85"/>
    <w:rsid w:val="00D97FC3"/>
    <w:rsid w:val="00DA0718"/>
    <w:rsid w:val="00DA180D"/>
    <w:rsid w:val="00DA2144"/>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26BF"/>
    <w:rsid w:val="00DB346E"/>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B4"/>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2B0"/>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21B"/>
    <w:rsid w:val="00DF058A"/>
    <w:rsid w:val="00DF0F05"/>
    <w:rsid w:val="00DF1EBF"/>
    <w:rsid w:val="00DF215B"/>
    <w:rsid w:val="00DF287C"/>
    <w:rsid w:val="00DF2C08"/>
    <w:rsid w:val="00DF4286"/>
    <w:rsid w:val="00DF4667"/>
    <w:rsid w:val="00DF48E5"/>
    <w:rsid w:val="00DF4C9C"/>
    <w:rsid w:val="00DF5270"/>
    <w:rsid w:val="00DF58EB"/>
    <w:rsid w:val="00DF5A14"/>
    <w:rsid w:val="00DF6516"/>
    <w:rsid w:val="00DF67BC"/>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281"/>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4D67"/>
    <w:rsid w:val="00E358D4"/>
    <w:rsid w:val="00E3595D"/>
    <w:rsid w:val="00E35CD0"/>
    <w:rsid w:val="00E365AF"/>
    <w:rsid w:val="00E3685C"/>
    <w:rsid w:val="00E37075"/>
    <w:rsid w:val="00E371B1"/>
    <w:rsid w:val="00E3784B"/>
    <w:rsid w:val="00E4050B"/>
    <w:rsid w:val="00E4233B"/>
    <w:rsid w:val="00E425C0"/>
    <w:rsid w:val="00E42B9B"/>
    <w:rsid w:val="00E432C5"/>
    <w:rsid w:val="00E4331A"/>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CF7"/>
    <w:rsid w:val="00E51D5D"/>
    <w:rsid w:val="00E5263F"/>
    <w:rsid w:val="00E52644"/>
    <w:rsid w:val="00E52A1F"/>
    <w:rsid w:val="00E5306B"/>
    <w:rsid w:val="00E5327B"/>
    <w:rsid w:val="00E536B2"/>
    <w:rsid w:val="00E53891"/>
    <w:rsid w:val="00E54002"/>
    <w:rsid w:val="00E541C9"/>
    <w:rsid w:val="00E54DEC"/>
    <w:rsid w:val="00E55416"/>
    <w:rsid w:val="00E5542F"/>
    <w:rsid w:val="00E55E14"/>
    <w:rsid w:val="00E562BB"/>
    <w:rsid w:val="00E56823"/>
    <w:rsid w:val="00E56C3A"/>
    <w:rsid w:val="00E5708F"/>
    <w:rsid w:val="00E60716"/>
    <w:rsid w:val="00E60BEC"/>
    <w:rsid w:val="00E611B8"/>
    <w:rsid w:val="00E61DED"/>
    <w:rsid w:val="00E61E83"/>
    <w:rsid w:val="00E62127"/>
    <w:rsid w:val="00E62C29"/>
    <w:rsid w:val="00E6384E"/>
    <w:rsid w:val="00E6446A"/>
    <w:rsid w:val="00E64DAD"/>
    <w:rsid w:val="00E64EA9"/>
    <w:rsid w:val="00E6610F"/>
    <w:rsid w:val="00E66266"/>
    <w:rsid w:val="00E662D6"/>
    <w:rsid w:val="00E66397"/>
    <w:rsid w:val="00E6642C"/>
    <w:rsid w:val="00E66DE7"/>
    <w:rsid w:val="00E674B3"/>
    <w:rsid w:val="00E70A04"/>
    <w:rsid w:val="00E70FC6"/>
    <w:rsid w:val="00E70FFF"/>
    <w:rsid w:val="00E716E1"/>
    <w:rsid w:val="00E71CBE"/>
    <w:rsid w:val="00E71D33"/>
    <w:rsid w:val="00E72043"/>
    <w:rsid w:val="00E72A50"/>
    <w:rsid w:val="00E72B95"/>
    <w:rsid w:val="00E72D2E"/>
    <w:rsid w:val="00E738CB"/>
    <w:rsid w:val="00E73A1F"/>
    <w:rsid w:val="00E73E10"/>
    <w:rsid w:val="00E742B3"/>
    <w:rsid w:val="00E746D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CB3"/>
    <w:rsid w:val="00E82F06"/>
    <w:rsid w:val="00E82F46"/>
    <w:rsid w:val="00E83DC0"/>
    <w:rsid w:val="00E83EB0"/>
    <w:rsid w:val="00E84EA5"/>
    <w:rsid w:val="00E8544C"/>
    <w:rsid w:val="00E85466"/>
    <w:rsid w:val="00E85D30"/>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2"/>
    <w:rsid w:val="00EA7964"/>
    <w:rsid w:val="00EB0065"/>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931"/>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67B2"/>
    <w:rsid w:val="00ED7A7B"/>
    <w:rsid w:val="00ED7B39"/>
    <w:rsid w:val="00ED7C3F"/>
    <w:rsid w:val="00EE1BC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043"/>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8E1"/>
    <w:rsid w:val="00F24C14"/>
    <w:rsid w:val="00F24C28"/>
    <w:rsid w:val="00F25CCE"/>
    <w:rsid w:val="00F26385"/>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1D2"/>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8E4"/>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922"/>
    <w:rsid w:val="00F52FCD"/>
    <w:rsid w:val="00F53603"/>
    <w:rsid w:val="00F5368D"/>
    <w:rsid w:val="00F53866"/>
    <w:rsid w:val="00F53A75"/>
    <w:rsid w:val="00F53B9F"/>
    <w:rsid w:val="00F53D99"/>
    <w:rsid w:val="00F53ED2"/>
    <w:rsid w:val="00F53FEA"/>
    <w:rsid w:val="00F54271"/>
    <w:rsid w:val="00F54DA7"/>
    <w:rsid w:val="00F5521F"/>
    <w:rsid w:val="00F5533F"/>
    <w:rsid w:val="00F572B6"/>
    <w:rsid w:val="00F57CFE"/>
    <w:rsid w:val="00F601D4"/>
    <w:rsid w:val="00F60460"/>
    <w:rsid w:val="00F608B1"/>
    <w:rsid w:val="00F60DD9"/>
    <w:rsid w:val="00F61423"/>
    <w:rsid w:val="00F62084"/>
    <w:rsid w:val="00F622DB"/>
    <w:rsid w:val="00F622F9"/>
    <w:rsid w:val="00F62598"/>
    <w:rsid w:val="00F62655"/>
    <w:rsid w:val="00F628A2"/>
    <w:rsid w:val="00F62933"/>
    <w:rsid w:val="00F62DC6"/>
    <w:rsid w:val="00F636A0"/>
    <w:rsid w:val="00F636E4"/>
    <w:rsid w:val="00F64A78"/>
    <w:rsid w:val="00F65A3C"/>
    <w:rsid w:val="00F663DF"/>
    <w:rsid w:val="00F66446"/>
    <w:rsid w:val="00F702AD"/>
    <w:rsid w:val="00F7043E"/>
    <w:rsid w:val="00F7051A"/>
    <w:rsid w:val="00F7132D"/>
    <w:rsid w:val="00F720D4"/>
    <w:rsid w:val="00F724C4"/>
    <w:rsid w:val="00F7264F"/>
    <w:rsid w:val="00F7406D"/>
    <w:rsid w:val="00F74792"/>
    <w:rsid w:val="00F74AA7"/>
    <w:rsid w:val="00F74DE3"/>
    <w:rsid w:val="00F75964"/>
    <w:rsid w:val="00F75B1A"/>
    <w:rsid w:val="00F75B79"/>
    <w:rsid w:val="00F7658A"/>
    <w:rsid w:val="00F766AA"/>
    <w:rsid w:val="00F772D9"/>
    <w:rsid w:val="00F803F5"/>
    <w:rsid w:val="00F80686"/>
    <w:rsid w:val="00F80712"/>
    <w:rsid w:val="00F8114D"/>
    <w:rsid w:val="00F821C4"/>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07CB"/>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950"/>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3AC"/>
    <w:rsid w:val="00FB1401"/>
    <w:rsid w:val="00FB1598"/>
    <w:rsid w:val="00FB1B6D"/>
    <w:rsid w:val="00FB1F93"/>
    <w:rsid w:val="00FB2092"/>
    <w:rsid w:val="00FB246A"/>
    <w:rsid w:val="00FB24F4"/>
    <w:rsid w:val="00FB26E7"/>
    <w:rsid w:val="00FB46BA"/>
    <w:rsid w:val="00FB48C7"/>
    <w:rsid w:val="00FB557B"/>
    <w:rsid w:val="00FB56B7"/>
    <w:rsid w:val="00FB5884"/>
    <w:rsid w:val="00FB59B7"/>
    <w:rsid w:val="00FB6204"/>
    <w:rsid w:val="00FB6471"/>
    <w:rsid w:val="00FB7512"/>
    <w:rsid w:val="00FB78B0"/>
    <w:rsid w:val="00FB7A6D"/>
    <w:rsid w:val="00FB7DFB"/>
    <w:rsid w:val="00FC065E"/>
    <w:rsid w:val="00FC0AFD"/>
    <w:rsid w:val="00FC10E5"/>
    <w:rsid w:val="00FC12D9"/>
    <w:rsid w:val="00FC1EDC"/>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6E8"/>
    <w:rsid w:val="00FD5169"/>
    <w:rsid w:val="00FD5207"/>
    <w:rsid w:val="00FD72E1"/>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881"/>
    <w:rsid w:val="00FF5CA7"/>
    <w:rsid w:val="00FF5E69"/>
    <w:rsid w:val="00FF5F07"/>
    <w:rsid w:val="00FF67EA"/>
    <w:rsid w:val="00FF6C6F"/>
    <w:rsid w:val="00FF6EBE"/>
    <w:rsid w:val="00FF6EE2"/>
    <w:rsid w:val="00FF6F5C"/>
    <w:rsid w:val="00FF7114"/>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numbering" w:customStyle="1" w:styleId="CurrentList9">
    <w:name w:val="Current List9"/>
    <w:uiPriority w:val="99"/>
    <w:rsid w:val="000E51C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6736</TotalTime>
  <Pages>2</Pages>
  <Words>2969</Words>
  <Characters>16928</Characters>
  <Application>Microsoft Office Word</Application>
  <DocSecurity>0</DocSecurity>
  <Lines>141</Lines>
  <Paragraphs>39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2563</cp:revision>
  <cp:lastPrinted>2016-08-05T18:54:00Z</cp:lastPrinted>
  <dcterms:created xsi:type="dcterms:W3CDTF">2020-08-03T20:20:00Z</dcterms:created>
  <dcterms:modified xsi:type="dcterms:W3CDTF">2023-02-17T08:18:00Z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